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14C9428C" w:rsidR="006A6294" w:rsidRPr="00F122D0" w:rsidRDefault="000018E6" w:rsidP="00215969">
      <w:pPr>
        <w:pStyle w:val="Heading2"/>
        <w:jc w:val="center"/>
        <w:rPr>
          <w:rFonts w:cs="Open Sans Light"/>
          <w:sz w:val="52"/>
          <w:szCs w:val="32"/>
        </w:rPr>
      </w:pPr>
      <w:bookmarkStart w:id="0" w:name="_Toc136342033"/>
      <w:bookmarkStart w:id="1" w:name="_Hlk135233131"/>
      <w:bookmarkStart w:id="2" w:name="_Toc442638992"/>
      <w:bookmarkStart w:id="3" w:name="_Toc435777747"/>
      <w:r w:rsidRPr="00F122D0">
        <w:rPr>
          <w:rFonts w:cs="Open Sans Light"/>
          <w:sz w:val="52"/>
          <w:szCs w:val="32"/>
        </w:rPr>
        <w:t>Delegate</w:t>
      </w:r>
      <w:r w:rsidR="006A6294" w:rsidRPr="00F122D0">
        <w:rPr>
          <w:rFonts w:cs="Open Sans Light"/>
          <w:sz w:val="52"/>
          <w:szCs w:val="32"/>
        </w:rPr>
        <w:t xml:space="preserve"> Booklet</w:t>
      </w:r>
      <w:bookmarkEnd w:id="0"/>
    </w:p>
    <w:p w14:paraId="55BD0EDE" w14:textId="77777777" w:rsidR="00B448CC" w:rsidRPr="00F122D0" w:rsidRDefault="006A6294" w:rsidP="00F02A91">
      <w:pPr>
        <w:pStyle w:val="NoSpacing"/>
        <w:spacing w:before="360"/>
        <w:jc w:val="center"/>
        <w:rPr>
          <w:rFonts w:cs="Open Sans Light"/>
          <w:b/>
          <w:sz w:val="52"/>
          <w:szCs w:val="52"/>
        </w:rPr>
      </w:pPr>
      <w:r w:rsidRPr="00F122D0">
        <w:rPr>
          <w:rFonts w:cs="Open Sans Light"/>
          <w:bCs/>
          <w:sz w:val="52"/>
          <w:szCs w:val="52"/>
        </w:rPr>
        <w:t>Course Title</w:t>
      </w:r>
      <w:r w:rsidRPr="00F122D0">
        <w:rPr>
          <w:rFonts w:cs="Open Sans Light"/>
          <w:b/>
          <w:sz w:val="52"/>
          <w:szCs w:val="52"/>
        </w:rPr>
        <w:t>:</w:t>
      </w:r>
    </w:p>
    <w:p w14:paraId="1A198EFF" w14:textId="1B8B9AC4" w:rsidR="00F02A91" w:rsidRPr="00F122D0" w:rsidRDefault="006A6294" w:rsidP="00F02A91">
      <w:pPr>
        <w:pStyle w:val="NoSpacing"/>
        <w:spacing w:before="360"/>
        <w:jc w:val="center"/>
        <w:rPr>
          <w:rFonts w:cs="Open Sans Light"/>
          <w:b/>
          <w:sz w:val="52"/>
          <w:szCs w:val="52"/>
        </w:rPr>
      </w:pPr>
      <w:r w:rsidRPr="00F122D0">
        <w:rPr>
          <w:rFonts w:cs="Open Sans Light"/>
          <w:b/>
          <w:sz w:val="52"/>
          <w:szCs w:val="52"/>
        </w:rPr>
        <w:t xml:space="preserve"> </w:t>
      </w:r>
    </w:p>
    <w:p w14:paraId="7BA40292" w14:textId="4B795361" w:rsidR="006A6294" w:rsidRPr="00F122D0" w:rsidRDefault="00A039EE" w:rsidP="00215969">
      <w:pPr>
        <w:pStyle w:val="NoSpacing"/>
        <w:jc w:val="center"/>
        <w:rPr>
          <w:rFonts w:cs="Open Sans Light"/>
          <w:sz w:val="52"/>
          <w:szCs w:val="52"/>
        </w:rPr>
      </w:pPr>
      <w:r w:rsidRPr="00F122D0">
        <w:rPr>
          <w:rFonts w:cs="Open Sans Light"/>
          <w:sz w:val="52"/>
          <w:szCs w:val="52"/>
        </w:rPr>
        <w:t xml:space="preserve">Enhancing </w:t>
      </w:r>
      <w:r w:rsidR="00655DCE" w:rsidRPr="00F122D0">
        <w:rPr>
          <w:rFonts w:cs="Open Sans Light"/>
          <w:sz w:val="52"/>
          <w:szCs w:val="52"/>
        </w:rPr>
        <w:t>Teaching through Exam Insights</w:t>
      </w:r>
      <w:r w:rsidRPr="00F122D0">
        <w:rPr>
          <w:rFonts w:cs="Open Sans Light"/>
          <w:sz w:val="52"/>
          <w:szCs w:val="52"/>
        </w:rPr>
        <w:t xml:space="preserve"> in Pearson Edexcel</w:t>
      </w:r>
      <w:r w:rsidR="00F02A91" w:rsidRPr="00F122D0">
        <w:rPr>
          <w:rFonts w:cs="Open Sans Light"/>
          <w:sz w:val="52"/>
          <w:szCs w:val="52"/>
        </w:rPr>
        <w:t xml:space="preserve"> International GCSE Chemistry</w:t>
      </w:r>
    </w:p>
    <w:bookmarkEnd w:id="1"/>
    <w:p w14:paraId="458722FF" w14:textId="77777777" w:rsidR="006A6294" w:rsidRPr="00B555B0" w:rsidRDefault="006A6294" w:rsidP="006A6294">
      <w:pPr>
        <w:pStyle w:val="NoSpacing"/>
        <w:rPr>
          <w:rFonts w:cs="Open Sans Light"/>
        </w:rPr>
      </w:pPr>
    </w:p>
    <w:p w14:paraId="1C5A6BD3" w14:textId="53E74642" w:rsidR="006A6294" w:rsidRPr="00B555B0" w:rsidRDefault="006A6294" w:rsidP="006A6294">
      <w:pPr>
        <w:pStyle w:val="NoSpacing"/>
        <w:rPr>
          <w:rFonts w:cs="Open Sans Light"/>
        </w:rPr>
      </w:pPr>
    </w:p>
    <w:p w14:paraId="6A7F2C30" w14:textId="2BCF21F4" w:rsidR="006A6294" w:rsidRPr="00B555B0" w:rsidRDefault="006A6294" w:rsidP="006A6294">
      <w:pPr>
        <w:pStyle w:val="NoSpacing"/>
        <w:rPr>
          <w:rFonts w:cs="Open Sans Light"/>
        </w:rPr>
      </w:pPr>
    </w:p>
    <w:p w14:paraId="4456526D" w14:textId="3EA4EFB2" w:rsidR="006A6294" w:rsidRPr="00B555B0" w:rsidRDefault="006A6294" w:rsidP="006A6294">
      <w:pPr>
        <w:pStyle w:val="NoSpacing"/>
        <w:rPr>
          <w:rFonts w:cs="Open Sans Light"/>
        </w:rPr>
      </w:pPr>
    </w:p>
    <w:p w14:paraId="588C602C" w14:textId="1C525007" w:rsidR="006A6294" w:rsidRPr="00B555B0" w:rsidRDefault="006A6294" w:rsidP="006A6294">
      <w:pPr>
        <w:pStyle w:val="NoSpacing"/>
        <w:rPr>
          <w:rFonts w:cs="Open Sans Light"/>
        </w:rPr>
      </w:pPr>
    </w:p>
    <w:p w14:paraId="24278F7C" w14:textId="0FA2EF85" w:rsidR="006A6294" w:rsidRPr="00B555B0" w:rsidRDefault="006A6294" w:rsidP="006A6294">
      <w:pPr>
        <w:rPr>
          <w:rFonts w:cs="Open Sans Light"/>
        </w:rPr>
      </w:pPr>
      <w:bookmarkStart w:id="4" w:name="_Hlk135233192"/>
    </w:p>
    <w:p w14:paraId="78CB8593" w14:textId="4F8208BA" w:rsidR="00215969" w:rsidRPr="00B555B0" w:rsidRDefault="00215969" w:rsidP="006A6294">
      <w:pPr>
        <w:rPr>
          <w:rFonts w:cs="Open Sans Light"/>
        </w:rPr>
      </w:pPr>
    </w:p>
    <w:p w14:paraId="4A959C04" w14:textId="688F1420" w:rsidR="00215969" w:rsidRDefault="00215969" w:rsidP="006A6294">
      <w:pPr>
        <w:rPr>
          <w:rFonts w:cs="Open Sans Light"/>
        </w:rPr>
      </w:pPr>
    </w:p>
    <w:p w14:paraId="425A9985" w14:textId="77777777" w:rsidR="00F122D0" w:rsidRDefault="00F122D0" w:rsidP="006A6294">
      <w:pPr>
        <w:rPr>
          <w:rFonts w:cs="Open Sans Light"/>
        </w:rPr>
      </w:pPr>
    </w:p>
    <w:p w14:paraId="762A400E" w14:textId="77777777" w:rsidR="00F122D0" w:rsidRPr="00B555B0" w:rsidRDefault="00F122D0" w:rsidP="006A6294">
      <w:pPr>
        <w:rPr>
          <w:rFonts w:cs="Open Sans Light"/>
        </w:rPr>
      </w:pPr>
    </w:p>
    <w:p w14:paraId="54040530" w14:textId="3947DC0D" w:rsidR="00215969" w:rsidRPr="00B555B0" w:rsidRDefault="00215969" w:rsidP="006A6294">
      <w:pPr>
        <w:rPr>
          <w:rFonts w:cs="Open Sans Light"/>
        </w:rPr>
      </w:pPr>
    </w:p>
    <w:p w14:paraId="14D1C1DB" w14:textId="4E06ADF3" w:rsidR="00215969" w:rsidRPr="00B555B0" w:rsidRDefault="00215969" w:rsidP="006A6294">
      <w:pPr>
        <w:rPr>
          <w:rFonts w:cs="Open Sans Light"/>
        </w:rPr>
      </w:pPr>
    </w:p>
    <w:p w14:paraId="51566118" w14:textId="319104AE" w:rsidR="006A6294" w:rsidRPr="00B555B0" w:rsidRDefault="00A11032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1262FE52" w14:textId="51F913AE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color w:val="FF0000"/>
          <w:sz w:val="20"/>
          <w:szCs w:val="20"/>
        </w:rPr>
        <w:tab/>
      </w:r>
      <w:r w:rsidRPr="00B555B0">
        <w:rPr>
          <w:rFonts w:cs="Open Sans Light"/>
          <w:sz w:val="20"/>
          <w:szCs w:val="20"/>
        </w:rPr>
        <w:tab/>
      </w:r>
    </w:p>
    <w:p w14:paraId="0CF2F436" w14:textId="7F468229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>Copyright © 202</w:t>
      </w:r>
      <w:r w:rsidR="00F122D0">
        <w:rPr>
          <w:rFonts w:cs="Open Sans Light"/>
          <w:sz w:val="20"/>
          <w:szCs w:val="20"/>
        </w:rPr>
        <w:t>4</w:t>
      </w:r>
      <w:r w:rsidRPr="00B555B0">
        <w:rPr>
          <w:rFonts w:cs="Open Sans Light"/>
          <w:sz w:val="20"/>
          <w:szCs w:val="20"/>
        </w:rPr>
        <w:t xml:space="preserve"> by Pearson Education, Inc.  </w:t>
      </w:r>
    </w:p>
    <w:p w14:paraId="1EF02303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 xml:space="preserve">All rights reserved.  </w:t>
      </w:r>
    </w:p>
    <w:p w14:paraId="514C4891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7688BF22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72960E23" w14:textId="42EA0A3F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657196C7" w14:textId="3DBEE50E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 xml:space="preserve">These materials are protected by International Copyright Laws and may not be duplicated or further distributed without permission.  </w:t>
      </w:r>
    </w:p>
    <w:p w14:paraId="51B23F43" w14:textId="77777777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</w:p>
    <w:p w14:paraId="65D2B2B1" w14:textId="6D084CCB" w:rsidR="006A6294" w:rsidRPr="00B555B0" w:rsidRDefault="006A6294" w:rsidP="006A6294">
      <w:pPr>
        <w:pStyle w:val="NoSpacing"/>
        <w:rPr>
          <w:rFonts w:cs="Open Sans Light"/>
          <w:sz w:val="20"/>
          <w:szCs w:val="20"/>
        </w:rPr>
      </w:pPr>
      <w:r w:rsidRPr="00B555B0">
        <w:rPr>
          <w:rFonts w:cs="Open Sans Light"/>
          <w:sz w:val="20"/>
          <w:szCs w:val="20"/>
        </w:rPr>
        <w:t>All rights reserved.</w:t>
      </w:r>
    </w:p>
    <w:p w14:paraId="7276F98F" w14:textId="3085C455" w:rsidR="00937673" w:rsidRPr="00B555B0" w:rsidRDefault="00937673" w:rsidP="00937673">
      <w:pPr>
        <w:rPr>
          <w:rFonts w:cs="Open Sans Light"/>
        </w:rPr>
      </w:pPr>
    </w:p>
    <w:p w14:paraId="19C1513F" w14:textId="6D5B47A4" w:rsidR="006A6294" w:rsidRPr="00B555B0" w:rsidRDefault="006A6294" w:rsidP="006A6294">
      <w:pPr>
        <w:pStyle w:val="Heading1"/>
        <w:spacing w:after="0"/>
        <w:rPr>
          <w:rFonts w:cs="Open Sans Light"/>
        </w:rPr>
      </w:pPr>
      <w:bookmarkStart w:id="5" w:name="_Toc136342034"/>
      <w:bookmarkEnd w:id="4"/>
      <w:r w:rsidRPr="00B555B0">
        <w:rPr>
          <w:rFonts w:cs="Open Sans Light"/>
        </w:rPr>
        <w:lastRenderedPageBreak/>
        <w:t>About this event</w:t>
      </w:r>
      <w:bookmarkEnd w:id="5"/>
      <w:r w:rsidRPr="00B555B0">
        <w:rPr>
          <w:rFonts w:cs="Open Sans Light"/>
        </w:rPr>
        <w:t xml:space="preserve"> </w:t>
      </w:r>
    </w:p>
    <w:p w14:paraId="36F431EF" w14:textId="04434E73" w:rsidR="006A6294" w:rsidRPr="00B555B0" w:rsidRDefault="00A11032" w:rsidP="006A6294">
      <w:pPr>
        <w:rPr>
          <w:rFonts w:eastAsiaTheme="minorEastAsia" w:cs="Open Sans Light"/>
          <w:b/>
          <w:bCs/>
          <w:lang w:val="en-US" w:eastAsia="en-US"/>
        </w:rPr>
      </w:pPr>
      <w:r w:rsidRPr="00B555B0">
        <w:rPr>
          <w:rFonts w:cs="Open Sans Light"/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28569EDA" w14:textId="1DF86A4E" w:rsidR="006A6294" w:rsidRPr="00B555B0" w:rsidRDefault="006A6294" w:rsidP="0077000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B555B0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770004" w:rsidRPr="00B555B0">
        <w:rPr>
          <w:rFonts w:eastAsiaTheme="minorEastAsia" w:cs="Open Sans Light"/>
          <w:b/>
          <w:bCs/>
          <w:sz w:val="28"/>
          <w:szCs w:val="28"/>
          <w:lang w:val="en-US" w:eastAsia="en-US"/>
        </w:rPr>
        <w:t>Enhancing Teaching through Exam Insights in International GCSE Chemistry</w:t>
      </w:r>
    </w:p>
    <w:p w14:paraId="1A5DDF44" w14:textId="77777777" w:rsidR="006A6294" w:rsidRPr="00B555B0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B555B0" w:rsidRDefault="006A6294" w:rsidP="006A6294">
      <w:pPr>
        <w:rPr>
          <w:rFonts w:eastAsiaTheme="minorEastAsia" w:cs="Open Sans Light"/>
          <w:b/>
          <w:bCs/>
          <w:lang w:val="en-US" w:eastAsia="en-US"/>
        </w:rPr>
      </w:pPr>
      <w:r w:rsidRPr="00B555B0">
        <w:rPr>
          <w:rFonts w:eastAsiaTheme="minorEastAsia" w:cs="Open Sans Light"/>
          <w:b/>
          <w:bCs/>
          <w:lang w:val="en-US" w:eastAsia="en-US"/>
        </w:rPr>
        <w:t xml:space="preserve">Aims and Objectives of the </w:t>
      </w:r>
      <w:proofErr w:type="gramStart"/>
      <w:r w:rsidRPr="00B555B0">
        <w:rPr>
          <w:rFonts w:eastAsiaTheme="minorEastAsia" w:cs="Open Sans Light"/>
          <w:b/>
          <w:bCs/>
          <w:lang w:val="en-US" w:eastAsia="en-US"/>
        </w:rPr>
        <w:t>event</w:t>
      </w:r>
      <w:proofErr w:type="gramEnd"/>
      <w:r w:rsidRPr="00B555B0">
        <w:rPr>
          <w:rFonts w:eastAsiaTheme="minorEastAsia" w:cs="Open Sans Light"/>
          <w:b/>
          <w:bCs/>
          <w:lang w:val="en-US" w:eastAsia="en-US"/>
        </w:rPr>
        <w:t xml:space="preserve"> </w:t>
      </w:r>
    </w:p>
    <w:p w14:paraId="44C93B86" w14:textId="77777777" w:rsidR="006A6294" w:rsidRPr="00B555B0" w:rsidRDefault="006A6294" w:rsidP="006A6294">
      <w:pPr>
        <w:rPr>
          <w:rFonts w:eastAsiaTheme="minorEastAsia" w:cs="Open Sans Light"/>
          <w:lang w:val="en-US" w:eastAsia="en-US"/>
        </w:rPr>
      </w:pPr>
    </w:p>
    <w:p w14:paraId="63374BBE" w14:textId="177B7789" w:rsidR="00556116" w:rsidRPr="0087571F" w:rsidRDefault="00556116" w:rsidP="0087571F">
      <w:pPr>
        <w:pStyle w:val="ListParagraph"/>
        <w:numPr>
          <w:ilvl w:val="0"/>
          <w:numId w:val="42"/>
        </w:numPr>
        <w:rPr>
          <w:rFonts w:eastAsiaTheme="minorEastAsia" w:cs="Open Sans Light"/>
        </w:rPr>
      </w:pPr>
      <w:r w:rsidRPr="0087571F">
        <w:rPr>
          <w:rFonts w:eastAsiaTheme="minorEastAsia" w:cs="Open Sans Light"/>
        </w:rPr>
        <w:t>Outline the two assessment pathways, and how you can adapt your teaching for</w:t>
      </w:r>
      <w:r w:rsidR="0087571F">
        <w:rPr>
          <w:rFonts w:eastAsiaTheme="minorEastAsia" w:cs="Open Sans Light"/>
        </w:rPr>
        <w:t xml:space="preserve"> </w:t>
      </w:r>
      <w:r w:rsidRPr="0087571F">
        <w:rPr>
          <w:rFonts w:eastAsiaTheme="minorEastAsia" w:cs="Open Sans Light"/>
        </w:rPr>
        <w:t>the new International GCSE Modular Assessment</w:t>
      </w:r>
    </w:p>
    <w:p w14:paraId="4AB24B1C" w14:textId="36700386" w:rsidR="00556116" w:rsidRPr="0087571F" w:rsidRDefault="00556116" w:rsidP="0087571F">
      <w:pPr>
        <w:pStyle w:val="ListParagraph"/>
        <w:numPr>
          <w:ilvl w:val="0"/>
          <w:numId w:val="40"/>
        </w:numPr>
        <w:spacing w:before="120"/>
        <w:rPr>
          <w:rFonts w:eastAsiaTheme="minorEastAsia" w:cs="Open Sans Light"/>
        </w:rPr>
      </w:pPr>
      <w:r w:rsidRPr="0087571F">
        <w:rPr>
          <w:rFonts w:eastAsiaTheme="minorEastAsia" w:cs="Open Sans Light"/>
        </w:rPr>
        <w:t>Introduce the writing process of the Pearson Edexcel Examination Papers and</w:t>
      </w:r>
      <w:r w:rsidR="0087571F">
        <w:rPr>
          <w:rFonts w:eastAsiaTheme="minorEastAsia" w:cs="Open Sans Light"/>
        </w:rPr>
        <w:t xml:space="preserve"> </w:t>
      </w:r>
      <w:r w:rsidRPr="0087571F">
        <w:rPr>
          <w:rFonts w:eastAsiaTheme="minorEastAsia" w:cs="Open Sans Light"/>
        </w:rPr>
        <w:t>Mark Schemes</w:t>
      </w:r>
    </w:p>
    <w:p w14:paraId="3553F8E6" w14:textId="441A1AC5" w:rsidR="00556116" w:rsidRPr="0087571F" w:rsidRDefault="00556116" w:rsidP="0087571F">
      <w:pPr>
        <w:pStyle w:val="ListParagraph"/>
        <w:numPr>
          <w:ilvl w:val="0"/>
          <w:numId w:val="40"/>
        </w:numPr>
        <w:spacing w:before="120"/>
        <w:rPr>
          <w:rFonts w:eastAsiaTheme="minorEastAsia" w:cs="Open Sans Light"/>
        </w:rPr>
      </w:pPr>
      <w:r w:rsidRPr="0087571F">
        <w:rPr>
          <w:rFonts w:eastAsiaTheme="minorEastAsia" w:cs="Open Sans Light"/>
        </w:rPr>
        <w:t>Understand how to apply mark schemes to student answers from the 2024 May/June</w:t>
      </w:r>
      <w:r w:rsidR="0087571F">
        <w:rPr>
          <w:rFonts w:eastAsiaTheme="minorEastAsia" w:cs="Open Sans Light"/>
        </w:rPr>
        <w:t xml:space="preserve"> </w:t>
      </w:r>
      <w:r w:rsidRPr="0087571F">
        <w:rPr>
          <w:rFonts w:eastAsiaTheme="minorEastAsia" w:cs="Open Sans Light"/>
        </w:rPr>
        <w:t xml:space="preserve">Examination </w:t>
      </w:r>
      <w:proofErr w:type="gramStart"/>
      <w:r w:rsidRPr="0087571F">
        <w:rPr>
          <w:rFonts w:eastAsiaTheme="minorEastAsia" w:cs="Open Sans Light"/>
        </w:rPr>
        <w:t>series</w:t>
      </w:r>
      <w:proofErr w:type="gramEnd"/>
    </w:p>
    <w:p w14:paraId="7180680B" w14:textId="4DFE574B" w:rsidR="00556116" w:rsidRPr="0087571F" w:rsidRDefault="00556116" w:rsidP="0087571F">
      <w:pPr>
        <w:pStyle w:val="ListParagraph"/>
        <w:numPr>
          <w:ilvl w:val="0"/>
          <w:numId w:val="40"/>
        </w:numPr>
        <w:spacing w:before="120"/>
        <w:rPr>
          <w:rFonts w:eastAsiaTheme="minorEastAsia" w:cs="Open Sans Light"/>
        </w:rPr>
      </w:pPr>
      <w:r w:rsidRPr="0087571F">
        <w:rPr>
          <w:rFonts w:eastAsiaTheme="minorEastAsia" w:cs="Open Sans Light"/>
        </w:rPr>
        <w:t xml:space="preserve">Review the support Pearson offers for teaching the </w:t>
      </w:r>
      <w:proofErr w:type="gramStart"/>
      <w:r w:rsidRPr="0087571F">
        <w:rPr>
          <w:rFonts w:eastAsiaTheme="minorEastAsia" w:cs="Open Sans Light"/>
        </w:rPr>
        <w:t>qualification</w:t>
      </w:r>
      <w:proofErr w:type="gramEnd"/>
    </w:p>
    <w:p w14:paraId="66245BB0" w14:textId="07FFD201" w:rsidR="00556116" w:rsidRPr="0087571F" w:rsidRDefault="00556116" w:rsidP="0087571F">
      <w:pPr>
        <w:pStyle w:val="ListParagraph"/>
        <w:numPr>
          <w:ilvl w:val="0"/>
          <w:numId w:val="40"/>
        </w:numPr>
        <w:spacing w:before="120"/>
        <w:rPr>
          <w:rFonts w:eastAsiaTheme="minorEastAsia" w:cs="Open Sans Light"/>
        </w:rPr>
      </w:pPr>
      <w:r w:rsidRPr="0087571F">
        <w:rPr>
          <w:rFonts w:eastAsiaTheme="minorEastAsia" w:cs="Open Sans Light"/>
        </w:rPr>
        <w:t xml:space="preserve">Network, discuss best practice and share ideas with other </w:t>
      </w:r>
      <w:proofErr w:type="gramStart"/>
      <w:r w:rsidRPr="0087571F">
        <w:rPr>
          <w:rFonts w:eastAsiaTheme="minorEastAsia" w:cs="Open Sans Light"/>
        </w:rPr>
        <w:t>teachers</w:t>
      </w:r>
      <w:proofErr w:type="gramEnd"/>
    </w:p>
    <w:p w14:paraId="33973DBB" w14:textId="77777777" w:rsidR="006A6294" w:rsidRPr="00B555B0" w:rsidRDefault="006A6294" w:rsidP="006A6294">
      <w:pPr>
        <w:rPr>
          <w:rFonts w:eastAsiaTheme="minorEastAsia" w:cs="Open Sans Light"/>
          <w:lang w:val="en-US" w:eastAsia="en-US"/>
        </w:rPr>
      </w:pPr>
    </w:p>
    <w:p w14:paraId="5357ABB5" w14:textId="240D7EDC" w:rsidR="006A6294" w:rsidRPr="00B555B0" w:rsidRDefault="006A6294" w:rsidP="006A6294">
      <w:pPr>
        <w:rPr>
          <w:rFonts w:eastAsiaTheme="minorEastAsia" w:cs="Open Sans Light"/>
          <w:lang w:val="en-US" w:eastAsia="en-US"/>
        </w:rPr>
      </w:pPr>
    </w:p>
    <w:p w14:paraId="53917381" w14:textId="77777777" w:rsidR="006A6294" w:rsidRPr="00B555B0" w:rsidRDefault="006A6294" w:rsidP="004F2A8F">
      <w:pPr>
        <w:pStyle w:val="Heading1"/>
        <w:spacing w:after="120"/>
        <w:rPr>
          <w:rFonts w:cs="Open Sans Light"/>
        </w:rPr>
      </w:pPr>
      <w:bookmarkStart w:id="6" w:name="_Toc136342035"/>
      <w:r w:rsidRPr="00B555B0">
        <w:rPr>
          <w:rFonts w:cs="Open Sans Light"/>
        </w:rPr>
        <w:t>Agenda</w:t>
      </w:r>
      <w:bookmarkEnd w:id="6"/>
      <w:r w:rsidRPr="00B555B0">
        <w:rPr>
          <w:rFonts w:cs="Open Sans Light"/>
        </w:rPr>
        <w:t xml:space="preserve"> </w:t>
      </w:r>
    </w:p>
    <w:tbl>
      <w:tblPr>
        <w:tblW w:w="82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21"/>
      </w:tblGrid>
      <w:tr w:rsidR="00C26DF1" w:rsidRPr="00B555B0" w14:paraId="253C4D28" w14:textId="77777777" w:rsidTr="00C26DF1">
        <w:tc>
          <w:tcPr>
            <w:tcW w:w="8221" w:type="dxa"/>
            <w:shd w:val="clear" w:color="auto" w:fill="D9D9D9"/>
          </w:tcPr>
          <w:p w14:paraId="50714A4D" w14:textId="77777777" w:rsidR="00C26DF1" w:rsidRPr="00B555B0" w:rsidRDefault="00C26DF1" w:rsidP="004E3A97">
            <w:pPr>
              <w:rPr>
                <w:rFonts w:eastAsiaTheme="minorEastAsia" w:cs="Open Sans Light"/>
                <w:lang w:val="en-US" w:eastAsia="en-US"/>
              </w:rPr>
            </w:pPr>
            <w:r w:rsidRPr="00B555B0">
              <w:rPr>
                <w:rFonts w:eastAsiaTheme="minorEastAsia" w:cs="Open Sans Light"/>
                <w:lang w:val="en-US" w:eastAsia="en-US"/>
              </w:rPr>
              <w:t>Item</w:t>
            </w:r>
          </w:p>
        </w:tc>
      </w:tr>
      <w:tr w:rsidR="00C26DF1" w:rsidRPr="00B555B0" w14:paraId="348BCC89" w14:textId="77777777" w:rsidTr="00C26DF1">
        <w:tc>
          <w:tcPr>
            <w:tcW w:w="8221" w:type="dxa"/>
            <w:shd w:val="clear" w:color="auto" w:fill="auto"/>
            <w:vAlign w:val="center"/>
          </w:tcPr>
          <w:p w14:paraId="6ED67678" w14:textId="7164C3C0" w:rsidR="00C26DF1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The two routes of assessment</w:t>
            </w:r>
          </w:p>
        </w:tc>
      </w:tr>
      <w:tr w:rsidR="00C26DF1" w:rsidRPr="00B555B0" w14:paraId="46FD3CA0" w14:textId="77777777" w:rsidTr="00C26DF1">
        <w:tc>
          <w:tcPr>
            <w:tcW w:w="8221" w:type="dxa"/>
            <w:shd w:val="clear" w:color="auto" w:fill="auto"/>
            <w:vAlign w:val="center"/>
          </w:tcPr>
          <w:p w14:paraId="13F8B325" w14:textId="11420D8B" w:rsidR="00C26DF1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How exam papers are written</w:t>
            </w:r>
          </w:p>
        </w:tc>
      </w:tr>
      <w:tr w:rsidR="00C26DF1" w:rsidRPr="00B555B0" w14:paraId="23795820" w14:textId="77777777" w:rsidTr="00C26DF1">
        <w:tc>
          <w:tcPr>
            <w:tcW w:w="8221" w:type="dxa"/>
            <w:shd w:val="clear" w:color="auto" w:fill="auto"/>
            <w:vAlign w:val="center"/>
          </w:tcPr>
          <w:p w14:paraId="6688A6F1" w14:textId="0E61D93A" w:rsidR="00C26DF1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Rules for writing exam papers</w:t>
            </w:r>
          </w:p>
        </w:tc>
      </w:tr>
      <w:tr w:rsidR="00C26DF1" w:rsidRPr="00B555B0" w14:paraId="5FB4093F" w14:textId="77777777" w:rsidTr="00C26DF1">
        <w:tc>
          <w:tcPr>
            <w:tcW w:w="8221" w:type="dxa"/>
            <w:shd w:val="clear" w:color="auto" w:fill="auto"/>
            <w:vAlign w:val="center"/>
          </w:tcPr>
          <w:p w14:paraId="22A6450F" w14:textId="0B745A18" w:rsidR="00C26DF1" w:rsidRPr="00B555B0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MORNING BREAK</w:t>
            </w:r>
          </w:p>
        </w:tc>
      </w:tr>
      <w:tr w:rsidR="00C26DF1" w:rsidRPr="00B555B0" w14:paraId="397DA3C7" w14:textId="77777777" w:rsidTr="00C26DF1">
        <w:tc>
          <w:tcPr>
            <w:tcW w:w="8221" w:type="dxa"/>
            <w:shd w:val="clear" w:color="auto" w:fill="auto"/>
            <w:vAlign w:val="center"/>
          </w:tcPr>
          <w:p w14:paraId="07253562" w14:textId="59FE4984" w:rsidR="00C26DF1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Mark schemes</w:t>
            </w:r>
          </w:p>
        </w:tc>
      </w:tr>
      <w:tr w:rsidR="00556116" w:rsidRPr="00B555B0" w14:paraId="3A765A57" w14:textId="77777777" w:rsidTr="00C26DF1">
        <w:tc>
          <w:tcPr>
            <w:tcW w:w="8221" w:type="dxa"/>
            <w:shd w:val="clear" w:color="auto" w:fill="auto"/>
            <w:vAlign w:val="center"/>
          </w:tcPr>
          <w:p w14:paraId="72802E1F" w14:textId="57943B4C" w:rsidR="00556116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Applying marks schemes – Your chance to qualify</w:t>
            </w:r>
          </w:p>
        </w:tc>
      </w:tr>
      <w:tr w:rsidR="00C26DF1" w:rsidRPr="00B555B0" w14:paraId="3D1BCF2E" w14:textId="77777777" w:rsidTr="00C26DF1">
        <w:tc>
          <w:tcPr>
            <w:tcW w:w="8221" w:type="dxa"/>
            <w:shd w:val="clear" w:color="auto" w:fill="auto"/>
            <w:vAlign w:val="center"/>
          </w:tcPr>
          <w:p w14:paraId="516F7D03" w14:textId="5D86A766" w:rsidR="00C26DF1" w:rsidRPr="00B555B0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LUNCH</w:t>
            </w:r>
          </w:p>
        </w:tc>
      </w:tr>
      <w:tr w:rsidR="00C26DF1" w:rsidRPr="00B555B0" w14:paraId="20794DBC" w14:textId="77777777" w:rsidTr="00C26DF1">
        <w:tc>
          <w:tcPr>
            <w:tcW w:w="8221" w:type="dxa"/>
            <w:shd w:val="clear" w:color="auto" w:fill="auto"/>
            <w:vAlign w:val="center"/>
          </w:tcPr>
          <w:p w14:paraId="532A7FE5" w14:textId="5818B826" w:rsidR="00C26DF1" w:rsidRPr="00B555B0" w:rsidRDefault="00556116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Student answers and Examiners’ reports</w:t>
            </w:r>
          </w:p>
        </w:tc>
      </w:tr>
      <w:tr w:rsidR="00C26DF1" w:rsidRPr="00B555B0" w14:paraId="60E8C0F2" w14:textId="77777777" w:rsidTr="00C26DF1">
        <w:tc>
          <w:tcPr>
            <w:tcW w:w="8221" w:type="dxa"/>
            <w:shd w:val="clear" w:color="auto" w:fill="auto"/>
            <w:vAlign w:val="center"/>
          </w:tcPr>
          <w:p w14:paraId="0A8D1199" w14:textId="03955398" w:rsidR="00C26DF1" w:rsidRPr="00B555B0" w:rsidRDefault="00C26DF1" w:rsidP="000C7DAA">
            <w:pPr>
              <w:spacing w:before="100" w:beforeAutospacing="1" w:afterAutospacing="1" w:line="285" w:lineRule="auto"/>
              <w:rPr>
                <w:rFonts w:eastAsia="Times New Roman" w:cs="Open Sans Light"/>
                <w:b/>
                <w:bCs/>
              </w:rPr>
            </w:pPr>
            <w:r w:rsidRPr="00B555B0">
              <w:rPr>
                <w:rFonts w:eastAsia="Times New Roman" w:cs="Open Sans Light"/>
                <w:b/>
                <w:bCs/>
              </w:rPr>
              <w:t>Support</w:t>
            </w:r>
          </w:p>
        </w:tc>
      </w:tr>
    </w:tbl>
    <w:p w14:paraId="68FFD04C" w14:textId="77777777" w:rsidR="006A6294" w:rsidRPr="00B555B0" w:rsidRDefault="006A6294" w:rsidP="006A6294">
      <w:pPr>
        <w:rPr>
          <w:rFonts w:eastAsiaTheme="minorEastAsia" w:cs="Open Sans Light"/>
          <w:lang w:val="en-US" w:eastAsia="en-US"/>
        </w:rPr>
      </w:pPr>
    </w:p>
    <w:bookmarkEnd w:id="2"/>
    <w:bookmarkEnd w:id="3"/>
    <w:p w14:paraId="269C6988" w14:textId="77777777" w:rsidR="00556116" w:rsidRPr="00B555B0" w:rsidRDefault="00556116" w:rsidP="00370FD3">
      <w:pPr>
        <w:pStyle w:val="Heading1"/>
        <w:spacing w:after="0"/>
        <w:rPr>
          <w:rFonts w:cs="Open Sans Light"/>
          <w:b/>
          <w:bCs w:val="0"/>
          <w:color w:val="auto"/>
          <w:sz w:val="36"/>
          <w:szCs w:val="20"/>
          <w:lang w:val="en-GB"/>
        </w:rPr>
      </w:pPr>
    </w:p>
    <w:p w14:paraId="044FB8CE" w14:textId="77777777" w:rsidR="00556116" w:rsidRPr="00B555B0" w:rsidRDefault="00556116" w:rsidP="00370FD3">
      <w:pPr>
        <w:pStyle w:val="Heading1"/>
        <w:spacing w:after="0"/>
        <w:rPr>
          <w:rFonts w:cs="Open Sans Light"/>
          <w:b/>
          <w:bCs w:val="0"/>
          <w:color w:val="auto"/>
          <w:sz w:val="36"/>
          <w:szCs w:val="20"/>
          <w:lang w:val="en-GB"/>
        </w:rPr>
      </w:pPr>
    </w:p>
    <w:p w14:paraId="07E11FC9" w14:textId="77777777" w:rsidR="00B8404A" w:rsidRPr="00B555B0" w:rsidRDefault="00B8404A">
      <w:pPr>
        <w:rPr>
          <w:rFonts w:cs="Open Sans Light"/>
          <w:b/>
          <w:sz w:val="36"/>
          <w:szCs w:val="20"/>
          <w:lang w:eastAsia="en-US"/>
        </w:rPr>
      </w:pPr>
      <w:r w:rsidRPr="00B555B0">
        <w:rPr>
          <w:rFonts w:cs="Open Sans Light"/>
          <w:b/>
          <w:bCs/>
          <w:sz w:val="36"/>
          <w:szCs w:val="20"/>
        </w:rPr>
        <w:br w:type="page"/>
      </w:r>
    </w:p>
    <w:p w14:paraId="471F7D4D" w14:textId="08E64F7B" w:rsidR="00E25B6F" w:rsidRDefault="00370FD3" w:rsidP="00370FD3">
      <w:pPr>
        <w:pStyle w:val="Heading1"/>
        <w:spacing w:after="0"/>
        <w:rPr>
          <w:rFonts w:cs="Open Sans Light"/>
          <w:b/>
          <w:bCs w:val="0"/>
          <w:color w:val="auto"/>
          <w:sz w:val="36"/>
          <w:szCs w:val="20"/>
          <w:lang w:val="en-GB"/>
        </w:rPr>
      </w:pPr>
      <w:r w:rsidRPr="00B555B0">
        <w:rPr>
          <w:rFonts w:cs="Open Sans Light"/>
          <w:b/>
          <w:bCs w:val="0"/>
          <w:color w:val="auto"/>
          <w:sz w:val="36"/>
          <w:szCs w:val="20"/>
          <w:lang w:val="en-GB"/>
        </w:rPr>
        <w:lastRenderedPageBreak/>
        <w:t xml:space="preserve">ACTIVITY 1 – </w:t>
      </w:r>
      <w:r w:rsidR="00556116" w:rsidRPr="00B555B0">
        <w:rPr>
          <w:rFonts w:cs="Open Sans Light"/>
          <w:b/>
          <w:bCs w:val="0"/>
          <w:color w:val="auto"/>
          <w:sz w:val="36"/>
          <w:szCs w:val="20"/>
          <w:lang w:val="en-GB"/>
        </w:rPr>
        <w:t>Examples of command words and A</w:t>
      </w:r>
      <w:r w:rsidR="00F122D0">
        <w:rPr>
          <w:rFonts w:cs="Open Sans Light"/>
          <w:b/>
          <w:bCs w:val="0"/>
          <w:color w:val="auto"/>
          <w:sz w:val="36"/>
          <w:szCs w:val="20"/>
          <w:lang w:val="en-GB"/>
        </w:rPr>
        <w:t>Os</w:t>
      </w:r>
    </w:p>
    <w:p w14:paraId="19F820D8" w14:textId="77777777" w:rsidR="00F122D0" w:rsidRPr="00F122D0" w:rsidRDefault="00F122D0" w:rsidP="00F122D0">
      <w:pPr>
        <w:rPr>
          <w:lang w:eastAsia="en-US"/>
        </w:rPr>
      </w:pPr>
    </w:p>
    <w:p w14:paraId="2A2A471F" w14:textId="77777777" w:rsidR="00556116" w:rsidRPr="0087571F" w:rsidRDefault="00556116" w:rsidP="00556116">
      <w:pPr>
        <w:spacing w:before="120"/>
        <w:rPr>
          <w:rFonts w:cs="Open Sans Light"/>
          <w:sz w:val="28"/>
          <w:szCs w:val="28"/>
          <w:lang w:eastAsia="en-US"/>
        </w:rPr>
      </w:pPr>
      <w:r w:rsidRPr="0087571F">
        <w:rPr>
          <w:rFonts w:cs="Open Sans Light"/>
          <w:sz w:val="28"/>
          <w:szCs w:val="28"/>
          <w:lang w:val="en-US" w:eastAsia="en-US"/>
        </w:rPr>
        <w:t xml:space="preserve">Your booklet contains some examples of </w:t>
      </w:r>
      <w:proofErr w:type="gramStart"/>
      <w:r w:rsidRPr="0087571F">
        <w:rPr>
          <w:rFonts w:cs="Open Sans Light"/>
          <w:sz w:val="28"/>
          <w:szCs w:val="28"/>
          <w:lang w:val="en-US" w:eastAsia="en-US"/>
        </w:rPr>
        <w:t>questions</w:t>
      </w:r>
      <w:proofErr w:type="gramEnd"/>
      <w:r w:rsidRPr="0087571F">
        <w:rPr>
          <w:rFonts w:cs="Open Sans Light"/>
          <w:sz w:val="28"/>
          <w:szCs w:val="28"/>
          <w:lang w:val="en-US" w:eastAsia="en-US"/>
        </w:rPr>
        <w:t xml:space="preserve"> </w:t>
      </w:r>
    </w:p>
    <w:p w14:paraId="32F72ED4" w14:textId="77777777" w:rsidR="00556116" w:rsidRPr="0087571F" w:rsidRDefault="00556116" w:rsidP="00556116">
      <w:pPr>
        <w:spacing w:before="120"/>
        <w:rPr>
          <w:rFonts w:cs="Open Sans Light"/>
          <w:sz w:val="28"/>
          <w:szCs w:val="28"/>
          <w:lang w:eastAsia="en-US"/>
        </w:rPr>
      </w:pPr>
      <w:r w:rsidRPr="0087571F">
        <w:rPr>
          <w:rFonts w:cs="Open Sans Light"/>
          <w:sz w:val="28"/>
          <w:szCs w:val="28"/>
          <w:lang w:val="en-US" w:eastAsia="en-US"/>
        </w:rPr>
        <w:t>For each question/part question state that command word used and assign an assessment objective</w:t>
      </w:r>
    </w:p>
    <w:p w14:paraId="670E5CA8" w14:textId="671A0409" w:rsidR="00370FD3" w:rsidRPr="00B555B0" w:rsidRDefault="00556116" w:rsidP="00C36DD9">
      <w:pPr>
        <w:spacing w:before="120"/>
        <w:rPr>
          <w:rFonts w:cs="Open Sans Light"/>
          <w:lang w:eastAsia="en-US"/>
        </w:rPr>
      </w:pPr>
      <w:r w:rsidRPr="00B555B0">
        <w:rPr>
          <w:rFonts w:cs="Open Sans Light"/>
          <w:noProof/>
          <w:lang w:eastAsia="en-US"/>
        </w:rPr>
        <w:drawing>
          <wp:inline distT="0" distB="0" distL="0" distR="0" wp14:anchorId="6C19C4B4" wp14:editId="7885F538">
            <wp:extent cx="6125847" cy="4724400"/>
            <wp:effectExtent l="0" t="0" r="8255" b="0"/>
            <wp:docPr id="1462303517" name="Picture 7" descr="A screenshot of a white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7FBC4B4-C2F1-F1FD-01F0-8692642EF0B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303517" name="Picture 7" descr="A screenshot of a white text&#10;&#10;Description automatically generated">
                      <a:extLst>
                        <a:ext uri="{FF2B5EF4-FFF2-40B4-BE49-F238E27FC236}">
                          <a16:creationId xmlns:a16="http://schemas.microsoft.com/office/drawing/2014/main" id="{E7FBC4B4-C2F1-F1FD-01F0-8692642EF0B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5847" cy="472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3A4EB" w14:textId="162C4348" w:rsidR="00BE4EEF" w:rsidRPr="0087571F" w:rsidRDefault="00BE4EEF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Your answers</w:t>
      </w:r>
    </w:p>
    <w:p w14:paraId="022E1FA2" w14:textId="50464022" w:rsidR="00BE4EEF" w:rsidRPr="0087571F" w:rsidRDefault="00BE4EEF" w:rsidP="009E28CF">
      <w:pPr>
        <w:spacing w:before="240" w:line="480" w:lineRule="auto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 xml:space="preserve">(a)(i) </w:t>
      </w:r>
    </w:p>
    <w:p w14:paraId="666F4883" w14:textId="34FE8A78" w:rsidR="00BE4EEF" w:rsidRPr="0087571F" w:rsidRDefault="00BE4EEF" w:rsidP="00BE4EEF">
      <w:pPr>
        <w:spacing w:before="120" w:line="480" w:lineRule="auto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(a)(ii)</w:t>
      </w:r>
    </w:p>
    <w:p w14:paraId="073AE889" w14:textId="0E2809EC" w:rsidR="00BE4EEF" w:rsidRPr="0087571F" w:rsidRDefault="00BE4EEF" w:rsidP="00BE4EEF">
      <w:pPr>
        <w:spacing w:before="120" w:line="480" w:lineRule="auto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(b)</w:t>
      </w:r>
    </w:p>
    <w:p w14:paraId="01FCBD98" w14:textId="4A0C639B" w:rsidR="00BE4EEF" w:rsidRPr="0087571F" w:rsidRDefault="00BE4EEF" w:rsidP="00BE4EEF">
      <w:pPr>
        <w:spacing w:before="120" w:line="480" w:lineRule="auto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(c)(i)</w:t>
      </w:r>
    </w:p>
    <w:p w14:paraId="372EA87E" w14:textId="534CB3F2" w:rsidR="00BE4EEF" w:rsidRPr="0087571F" w:rsidRDefault="00BE4EEF" w:rsidP="00BE4EEF">
      <w:pPr>
        <w:spacing w:before="120" w:line="480" w:lineRule="auto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(c)(ii)</w:t>
      </w:r>
    </w:p>
    <w:p w14:paraId="3B49CAD9" w14:textId="628D09A8" w:rsidR="00A443CE" w:rsidRPr="00B555B0" w:rsidRDefault="00B25923" w:rsidP="00556116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  <w:r w:rsidRPr="00B555B0">
        <w:rPr>
          <w:rFonts w:cs="Open Sans Light"/>
          <w:b/>
          <w:bCs/>
          <w:sz w:val="36"/>
          <w:szCs w:val="36"/>
          <w:lang w:eastAsia="en-US"/>
        </w:rPr>
        <w:lastRenderedPageBreak/>
        <w:t xml:space="preserve">ACTIVITY 2 – </w:t>
      </w:r>
      <w:r w:rsidR="00556116" w:rsidRPr="00B555B0">
        <w:rPr>
          <w:rFonts w:cs="Open Sans Light"/>
          <w:b/>
          <w:bCs/>
          <w:sz w:val="36"/>
          <w:szCs w:val="36"/>
          <w:lang w:eastAsia="en-US"/>
        </w:rPr>
        <w:t xml:space="preserve">Your chance to </w:t>
      </w:r>
      <w:proofErr w:type="gramStart"/>
      <w:r w:rsidR="00556116" w:rsidRPr="00B555B0">
        <w:rPr>
          <w:rFonts w:cs="Open Sans Light"/>
          <w:b/>
          <w:bCs/>
          <w:sz w:val="36"/>
          <w:szCs w:val="36"/>
          <w:lang w:eastAsia="en-US"/>
        </w:rPr>
        <w:t>qualify</w:t>
      </w:r>
      <w:proofErr w:type="gramEnd"/>
    </w:p>
    <w:p w14:paraId="41D837FE" w14:textId="77777777" w:rsidR="00556116" w:rsidRPr="0087571F" w:rsidRDefault="00556116" w:rsidP="00556116">
      <w:pPr>
        <w:spacing w:before="120"/>
        <w:rPr>
          <w:rFonts w:cs="Open Sans Light"/>
          <w:sz w:val="28"/>
          <w:szCs w:val="28"/>
          <w:lang w:eastAsia="en-US"/>
        </w:rPr>
      </w:pPr>
      <w:r w:rsidRPr="0087571F">
        <w:rPr>
          <w:rFonts w:cs="Open Sans Light"/>
          <w:sz w:val="28"/>
          <w:szCs w:val="28"/>
          <w:lang w:val="en-US" w:eastAsia="en-US"/>
        </w:rPr>
        <w:t>Your pack contains 5 practice items for the following question taken from Paper 1C, May 2024</w:t>
      </w:r>
    </w:p>
    <w:p w14:paraId="1EE8D561" w14:textId="0A0CFEE4" w:rsidR="00556116" w:rsidRPr="0087571F" w:rsidRDefault="00556116" w:rsidP="00BE4EEF">
      <w:pPr>
        <w:rPr>
          <w:rFonts w:cs="Open Sans Light"/>
          <w:sz w:val="28"/>
          <w:szCs w:val="28"/>
          <w:lang w:eastAsia="en-US"/>
        </w:rPr>
      </w:pPr>
      <w:r w:rsidRPr="0087571F">
        <w:rPr>
          <w:rFonts w:cs="Open Sans Light"/>
          <w:sz w:val="28"/>
          <w:szCs w:val="28"/>
          <w:lang w:val="en-US" w:eastAsia="en-US"/>
        </w:rPr>
        <w:t xml:space="preserve">Assign a mark to each </w:t>
      </w:r>
      <w:proofErr w:type="gramStart"/>
      <w:r w:rsidRPr="0087571F">
        <w:rPr>
          <w:rFonts w:cs="Open Sans Light"/>
          <w:sz w:val="28"/>
          <w:szCs w:val="28"/>
          <w:lang w:val="en-US" w:eastAsia="en-US"/>
        </w:rPr>
        <w:t>item</w:t>
      </w:r>
      <w:proofErr w:type="gramEnd"/>
    </w:p>
    <w:p w14:paraId="237414BC" w14:textId="52C75BDC" w:rsidR="00556116" w:rsidRPr="0087571F" w:rsidRDefault="00556116" w:rsidP="00556116">
      <w:pPr>
        <w:spacing w:before="120"/>
        <w:rPr>
          <w:rFonts w:cs="Open Sans Light"/>
          <w:b/>
          <w:bCs/>
          <w:sz w:val="44"/>
          <w:szCs w:val="44"/>
          <w:lang w:eastAsia="en-US"/>
        </w:rPr>
      </w:pPr>
      <w:r w:rsidRPr="0087571F">
        <w:rPr>
          <w:rFonts w:cs="Open Sans Light"/>
          <w:b/>
          <w:bCs/>
          <w:noProof/>
          <w:sz w:val="44"/>
          <w:szCs w:val="44"/>
          <w:lang w:eastAsia="en-US"/>
        </w:rPr>
        <w:drawing>
          <wp:inline distT="0" distB="0" distL="0" distR="0" wp14:anchorId="472CFBBB" wp14:editId="00FC06D9">
            <wp:extent cx="2042160" cy="272288"/>
            <wp:effectExtent l="0" t="0" r="0" b="0"/>
            <wp:docPr id="118317669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AA171C4B-A5C4-DD70-2F1B-B0A2C0A17A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AA171C4B-A5C4-DD70-2F1B-B0A2C0A17A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90002" cy="27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0C66A" w14:textId="0251B1ED" w:rsidR="00BE4EEF" w:rsidRPr="0087571F" w:rsidRDefault="009E28CF" w:rsidP="00556116">
      <w:pPr>
        <w:spacing w:before="120"/>
        <w:rPr>
          <w:rFonts w:cs="Open Sans Light"/>
          <w:b/>
          <w:bCs/>
          <w:sz w:val="44"/>
          <w:szCs w:val="44"/>
          <w:lang w:eastAsia="en-US"/>
        </w:rPr>
      </w:pPr>
      <w:r w:rsidRPr="0087571F">
        <w:rPr>
          <w:rFonts w:cs="Open Sans Light"/>
          <w:b/>
          <w:bCs/>
          <w:noProof/>
          <w:sz w:val="44"/>
          <w:szCs w:val="44"/>
          <w:lang w:eastAsia="en-US"/>
        </w:rPr>
        <w:drawing>
          <wp:inline distT="0" distB="0" distL="0" distR="0" wp14:anchorId="3D5D98A4" wp14:editId="13238926">
            <wp:extent cx="3039745" cy="190500"/>
            <wp:effectExtent l="0" t="0" r="8255" b="0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BD85E39E-E3CD-3D89-09EB-E6EE42798C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BD85E39E-E3CD-3D89-09EB-E6EE42798C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15476" cy="20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C7DA1" w14:textId="00F80397" w:rsidR="009E28CF" w:rsidRPr="0087571F" w:rsidRDefault="009E28CF" w:rsidP="00556116">
      <w:pPr>
        <w:spacing w:before="120"/>
        <w:rPr>
          <w:rFonts w:cs="Open Sans Light"/>
          <w:b/>
          <w:bCs/>
          <w:sz w:val="44"/>
          <w:szCs w:val="44"/>
          <w:lang w:eastAsia="en-US"/>
        </w:rPr>
      </w:pPr>
      <w:r w:rsidRPr="0087571F">
        <w:rPr>
          <w:rFonts w:cs="Open Sans Light"/>
          <w:b/>
          <w:bCs/>
          <w:noProof/>
          <w:sz w:val="44"/>
          <w:szCs w:val="44"/>
          <w:lang w:eastAsia="en-US"/>
        </w:rPr>
        <w:drawing>
          <wp:inline distT="0" distB="0" distL="0" distR="0" wp14:anchorId="45AE748C" wp14:editId="530EF083">
            <wp:extent cx="5217234" cy="3550920"/>
            <wp:effectExtent l="0" t="0" r="2540" b="0"/>
            <wp:docPr id="9" name="Picture 8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C7E17D3-F4CF-E125-D6CB-E61EF71FDEF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DC7E17D3-F4CF-E125-D6CB-E61EF71FDEF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38703" cy="3565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68958" w14:textId="12353EDB" w:rsidR="00B84669" w:rsidRPr="0087571F" w:rsidRDefault="00B84669" w:rsidP="00B84669">
      <w:pPr>
        <w:rPr>
          <w:rFonts w:cs="Open Sans Light"/>
          <w:sz w:val="28"/>
          <w:szCs w:val="28"/>
          <w:lang w:eastAsia="en-US"/>
        </w:rPr>
      </w:pPr>
    </w:p>
    <w:p w14:paraId="755275B3" w14:textId="77777777" w:rsidR="0039301C" w:rsidRDefault="0039301C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29887DFF" w14:textId="77777777" w:rsidR="0039301C" w:rsidRDefault="0039301C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2F888828" w14:textId="77777777" w:rsidR="0039301C" w:rsidRDefault="0039301C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5428810F" w14:textId="77777777" w:rsidR="0039301C" w:rsidRDefault="0039301C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05850387" w14:textId="2962F39C" w:rsidR="00B36968" w:rsidRPr="0087571F" w:rsidRDefault="009E28CF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Practice Item</w:t>
      </w:r>
      <w:r w:rsidR="00B36968" w:rsidRPr="0087571F">
        <w:rPr>
          <w:rFonts w:cs="Open Sans Light"/>
          <w:b/>
          <w:bCs/>
          <w:sz w:val="28"/>
          <w:szCs w:val="28"/>
          <w:lang w:eastAsia="en-US"/>
        </w:rPr>
        <w:t xml:space="preserve"> 1</w:t>
      </w:r>
    </w:p>
    <w:p w14:paraId="42CEA04E" w14:textId="4365E616" w:rsidR="00B36968" w:rsidRPr="0087571F" w:rsidRDefault="009E28CF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3738A54C" wp14:editId="202BC0A1">
            <wp:extent cx="5966460" cy="1254326"/>
            <wp:effectExtent l="0" t="0" r="0" b="3175"/>
            <wp:docPr id="1749933382" name="Picture 7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1536F3A-F5AB-0F9E-1724-DA223BD7BE8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933382" name="Picture 7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1536F3A-F5AB-0F9E-1724-DA223BD7BE8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80837" cy="125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F2423" w14:textId="77777777" w:rsidR="0039301C" w:rsidRDefault="0039301C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434ADD78" w14:textId="7FA1F709" w:rsidR="00B36968" w:rsidRPr="0087571F" w:rsidRDefault="009E28CF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lastRenderedPageBreak/>
        <w:t>Practice Item</w:t>
      </w:r>
      <w:r w:rsidR="00B36968" w:rsidRPr="0087571F">
        <w:rPr>
          <w:rFonts w:cs="Open Sans Light"/>
          <w:b/>
          <w:bCs/>
          <w:sz w:val="28"/>
          <w:szCs w:val="28"/>
          <w:lang w:eastAsia="en-US"/>
        </w:rPr>
        <w:t xml:space="preserve"> 2</w:t>
      </w:r>
    </w:p>
    <w:p w14:paraId="197BF75F" w14:textId="5682552B" w:rsidR="00B36968" w:rsidRPr="0087571F" w:rsidRDefault="009E28CF" w:rsidP="00107C1B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610A379F" wp14:editId="2BA27DC3">
            <wp:extent cx="5928360" cy="1927673"/>
            <wp:effectExtent l="0" t="0" r="0" b="0"/>
            <wp:docPr id="7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7DFB146-7B05-C783-DE65-F81013D8E0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67DFB146-7B05-C783-DE65-F81013D8E0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54615" cy="193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0C6806" w14:textId="77777777" w:rsidR="0039301C" w:rsidRDefault="0039301C" w:rsidP="00172166">
      <w:pPr>
        <w:spacing w:after="240"/>
        <w:rPr>
          <w:rFonts w:cs="Open Sans Light"/>
          <w:b/>
          <w:bCs/>
          <w:sz w:val="28"/>
          <w:szCs w:val="28"/>
          <w:lang w:eastAsia="en-US"/>
        </w:rPr>
      </w:pPr>
    </w:p>
    <w:p w14:paraId="51D5BFD2" w14:textId="2569FC9A" w:rsidR="00D87B42" w:rsidRPr="0087571F" w:rsidRDefault="009E28CF" w:rsidP="00172166">
      <w:pPr>
        <w:spacing w:after="24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Practice Item</w:t>
      </w:r>
      <w:r w:rsidR="008A05C1" w:rsidRPr="0087571F">
        <w:rPr>
          <w:rFonts w:cs="Open Sans Light"/>
          <w:b/>
          <w:bCs/>
          <w:sz w:val="28"/>
          <w:szCs w:val="28"/>
          <w:lang w:eastAsia="en-US"/>
        </w:rPr>
        <w:t xml:space="preserve"> 3</w:t>
      </w:r>
    </w:p>
    <w:p w14:paraId="5CDC69F6" w14:textId="644743F6" w:rsidR="008A05C1" w:rsidRPr="0087571F" w:rsidRDefault="009E28CF" w:rsidP="00172166">
      <w:pPr>
        <w:spacing w:after="24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1D07237D" wp14:editId="32ED4921">
            <wp:extent cx="6027420" cy="1298258"/>
            <wp:effectExtent l="0" t="0" r="0" b="0"/>
            <wp:docPr id="1790774295" name="Picture 8" descr="A close-up of a not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63BE98F-C808-DCC6-F4C2-CA0EC33295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774295" name="Picture 8" descr="A close-up of a note&#10;&#10;Description automatically generated">
                      <a:extLst>
                        <a:ext uri="{FF2B5EF4-FFF2-40B4-BE49-F238E27FC236}">
                          <a16:creationId xmlns:a16="http://schemas.microsoft.com/office/drawing/2014/main" id="{B63BE98F-C808-DCC6-F4C2-CA0EC33295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54865" cy="1304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1BA0A8" w14:textId="6047C685" w:rsidR="005E7D70" w:rsidRPr="0087571F" w:rsidRDefault="009E28CF" w:rsidP="008A05C1">
      <w:pPr>
        <w:spacing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Practice Item</w:t>
      </w:r>
      <w:r w:rsidR="008A05C1" w:rsidRPr="0087571F">
        <w:rPr>
          <w:rFonts w:cs="Open Sans Light"/>
          <w:b/>
          <w:bCs/>
          <w:sz w:val="28"/>
          <w:szCs w:val="28"/>
          <w:lang w:eastAsia="en-US"/>
        </w:rPr>
        <w:t xml:space="preserve"> 4</w:t>
      </w:r>
    </w:p>
    <w:p w14:paraId="01594CE2" w14:textId="6C9EAB02" w:rsidR="008A05C1" w:rsidRPr="0087571F" w:rsidRDefault="009E28CF" w:rsidP="008A05C1">
      <w:pPr>
        <w:spacing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1E1366C3" wp14:editId="7ACF7067">
            <wp:extent cx="6096000" cy="1667367"/>
            <wp:effectExtent l="0" t="0" r="0" b="9525"/>
            <wp:docPr id="11" name="Picture 10" descr="A close-up of a list of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E50BB65-EECA-0AE3-CEE0-098FE72A47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 descr="A close-up of a list of words&#10;&#10;Description automatically generated">
                      <a:extLst>
                        <a:ext uri="{FF2B5EF4-FFF2-40B4-BE49-F238E27FC236}">
                          <a16:creationId xmlns:a16="http://schemas.microsoft.com/office/drawing/2014/main" id="{5E50BB65-EECA-0AE3-CEE0-098FE72A47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6860" cy="1673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A2F3D" w14:textId="010E90E9" w:rsidR="00FB2D7C" w:rsidRPr="0087571F" w:rsidRDefault="009E28CF" w:rsidP="008A05C1">
      <w:pPr>
        <w:spacing w:after="120"/>
        <w:rPr>
          <w:rFonts w:cs="Open Sans Light"/>
          <w:b/>
          <w:bCs/>
          <w:sz w:val="28"/>
          <w:szCs w:val="28"/>
          <w:lang w:eastAsia="en-US"/>
        </w:rPr>
      </w:pPr>
      <w:r w:rsidRPr="0087571F">
        <w:rPr>
          <w:rFonts w:cs="Open Sans Light"/>
          <w:b/>
          <w:bCs/>
          <w:sz w:val="28"/>
          <w:szCs w:val="28"/>
          <w:lang w:eastAsia="en-US"/>
        </w:rPr>
        <w:t>Practice Item</w:t>
      </w:r>
      <w:r w:rsidR="00FB2D7C" w:rsidRPr="0087571F">
        <w:rPr>
          <w:rFonts w:cs="Open Sans Light"/>
          <w:b/>
          <w:bCs/>
          <w:sz w:val="28"/>
          <w:szCs w:val="28"/>
          <w:lang w:eastAsia="en-US"/>
        </w:rPr>
        <w:t xml:space="preserve"> </w:t>
      </w:r>
      <w:r w:rsidRPr="0087571F">
        <w:rPr>
          <w:rFonts w:cs="Open Sans Light"/>
          <w:b/>
          <w:bCs/>
          <w:sz w:val="28"/>
          <w:szCs w:val="28"/>
          <w:lang w:eastAsia="en-US"/>
        </w:rPr>
        <w:t>5</w:t>
      </w:r>
    </w:p>
    <w:p w14:paraId="3F047435" w14:textId="45C19E1C" w:rsidR="00FB2D7C" w:rsidRPr="00B555B0" w:rsidRDefault="009E28CF" w:rsidP="008A05C1">
      <w:pPr>
        <w:spacing w:after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2FDB802C" wp14:editId="782C6801">
            <wp:extent cx="6019800" cy="1165977"/>
            <wp:effectExtent l="0" t="0" r="0" b="0"/>
            <wp:docPr id="1235967344" name="Picture 6" descr="A close-up of some writ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5FC37D7-E365-4E00-4A37-68AA497A48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967344" name="Picture 6" descr="A close-up of some writing&#10;&#10;Description automatically generated">
                      <a:extLst>
                        <a:ext uri="{FF2B5EF4-FFF2-40B4-BE49-F238E27FC236}">
                          <a16:creationId xmlns:a16="http://schemas.microsoft.com/office/drawing/2014/main" id="{85FC37D7-E365-4E00-4A37-68AA497A48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43717" cy="117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89807" w14:textId="16CEB842" w:rsidR="008A05C1" w:rsidRPr="000E7029" w:rsidRDefault="008A05C1">
      <w:pPr>
        <w:rPr>
          <w:rFonts w:cs="Open Sans Light"/>
          <w:b/>
          <w:bCs/>
          <w:sz w:val="28"/>
          <w:szCs w:val="28"/>
          <w:lang w:eastAsia="en-US"/>
        </w:rPr>
      </w:pPr>
    </w:p>
    <w:p w14:paraId="339CB396" w14:textId="77777777" w:rsidR="0039301C" w:rsidRDefault="0039301C" w:rsidP="009E28CF">
      <w:pPr>
        <w:rPr>
          <w:rFonts w:cs="Open Sans Light"/>
          <w:sz w:val="28"/>
          <w:szCs w:val="28"/>
          <w:lang w:val="en-US" w:eastAsia="en-US"/>
        </w:rPr>
      </w:pPr>
    </w:p>
    <w:p w14:paraId="742450C3" w14:textId="77777777" w:rsidR="0039301C" w:rsidRDefault="0039301C" w:rsidP="009E28CF">
      <w:pPr>
        <w:rPr>
          <w:rFonts w:cs="Open Sans Light"/>
          <w:sz w:val="28"/>
          <w:szCs w:val="28"/>
          <w:lang w:val="en-US" w:eastAsia="en-US"/>
        </w:rPr>
      </w:pPr>
    </w:p>
    <w:p w14:paraId="6AB65C0A" w14:textId="77777777" w:rsidR="0039301C" w:rsidRDefault="0039301C" w:rsidP="009E28CF">
      <w:pPr>
        <w:rPr>
          <w:rFonts w:cs="Open Sans Light"/>
          <w:sz w:val="28"/>
          <w:szCs w:val="28"/>
          <w:lang w:val="en-US" w:eastAsia="en-US"/>
        </w:rPr>
      </w:pPr>
    </w:p>
    <w:p w14:paraId="2099D9A3" w14:textId="77777777" w:rsidR="0039301C" w:rsidRDefault="0039301C" w:rsidP="009E28CF">
      <w:pPr>
        <w:rPr>
          <w:rFonts w:cs="Open Sans Light"/>
          <w:sz w:val="28"/>
          <w:szCs w:val="28"/>
          <w:lang w:val="en-US" w:eastAsia="en-US"/>
        </w:rPr>
      </w:pPr>
    </w:p>
    <w:p w14:paraId="3747CDA9" w14:textId="70F5CBD7" w:rsidR="009E28CF" w:rsidRPr="000E7029" w:rsidRDefault="009E28CF" w:rsidP="009E28CF">
      <w:pPr>
        <w:rPr>
          <w:rFonts w:cs="Open Sans Light"/>
          <w:sz w:val="28"/>
          <w:szCs w:val="28"/>
          <w:lang w:eastAsia="en-US"/>
        </w:rPr>
      </w:pPr>
      <w:r w:rsidRPr="000E7029">
        <w:rPr>
          <w:rFonts w:cs="Open Sans Light"/>
          <w:sz w:val="28"/>
          <w:szCs w:val="28"/>
          <w:lang w:val="en-US" w:eastAsia="en-US"/>
        </w:rPr>
        <w:t xml:space="preserve">Your pack contains 10 qualification </w:t>
      </w:r>
      <w:proofErr w:type="gramStart"/>
      <w:r w:rsidRPr="000E7029">
        <w:rPr>
          <w:rFonts w:cs="Open Sans Light"/>
          <w:sz w:val="28"/>
          <w:szCs w:val="28"/>
          <w:lang w:val="en-US" w:eastAsia="en-US"/>
        </w:rPr>
        <w:t>items</w:t>
      </w:r>
      <w:proofErr w:type="gramEnd"/>
    </w:p>
    <w:p w14:paraId="6B567862" w14:textId="4CA7458F" w:rsidR="0039301C" w:rsidRPr="0039301C" w:rsidRDefault="009E28CF" w:rsidP="0039301C">
      <w:pPr>
        <w:rPr>
          <w:rFonts w:cs="Open Sans Light"/>
          <w:sz w:val="28"/>
          <w:szCs w:val="28"/>
          <w:lang w:eastAsia="en-US"/>
        </w:rPr>
      </w:pPr>
      <w:r w:rsidRPr="000E7029">
        <w:rPr>
          <w:rFonts w:cs="Open Sans Light"/>
          <w:sz w:val="28"/>
          <w:szCs w:val="28"/>
          <w:lang w:val="en-US" w:eastAsia="en-US"/>
        </w:rPr>
        <w:t xml:space="preserve">Assign a mark to each </w:t>
      </w:r>
      <w:proofErr w:type="gramStart"/>
      <w:r w:rsidRPr="000E7029">
        <w:rPr>
          <w:rFonts w:cs="Open Sans Light"/>
          <w:sz w:val="28"/>
          <w:szCs w:val="28"/>
          <w:lang w:val="en-US" w:eastAsia="en-US"/>
        </w:rPr>
        <w:t>one</w:t>
      </w:r>
      <w:proofErr w:type="gramEnd"/>
    </w:p>
    <w:p w14:paraId="5F964C26" w14:textId="30EC110A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1</w:t>
      </w:r>
    </w:p>
    <w:p w14:paraId="2F116072" w14:textId="5C4AAE48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380CDD38" wp14:editId="54C40BBD">
            <wp:extent cx="5989320" cy="1514508"/>
            <wp:effectExtent l="0" t="0" r="0" b="9525"/>
            <wp:docPr id="57402303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C1AF1D85-E144-5292-7F7F-D410111A5EA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02303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C1AF1D85-E144-5292-7F7F-D410111A5EA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15991" cy="1521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C99C0" w14:textId="77777777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047EFE9A" w14:textId="08DAFB05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2</w:t>
      </w:r>
    </w:p>
    <w:p w14:paraId="3424B62A" w14:textId="53D4E245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28F941C4" wp14:editId="6A74149D">
            <wp:extent cx="6111240" cy="1542416"/>
            <wp:effectExtent l="0" t="0" r="3810" b="635"/>
            <wp:docPr id="6" name="Picture 5" descr="A close-up of a handwritten not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D9D88AF-073E-5C29-8C43-DA69EE6C62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lose-up of a handwritten note&#10;&#10;Description automatically generated">
                      <a:extLst>
                        <a:ext uri="{FF2B5EF4-FFF2-40B4-BE49-F238E27FC236}">
                          <a16:creationId xmlns:a16="http://schemas.microsoft.com/office/drawing/2014/main" id="{2D9D88AF-073E-5C29-8C43-DA69EE6C62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8348" cy="154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DDFAD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16FA0B07" w14:textId="456DECAF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3</w:t>
      </w:r>
    </w:p>
    <w:p w14:paraId="363A5FC2" w14:textId="0F724E17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2F2A7C48" wp14:editId="7DA336B2">
            <wp:extent cx="6164580" cy="1052576"/>
            <wp:effectExtent l="0" t="0" r="0" b="0"/>
            <wp:docPr id="2042671890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56D108F7-BE29-96AA-0B56-4129DCC9A5C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671890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56D108F7-BE29-96AA-0B56-4129DCC9A5C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85724" cy="1056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36B60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1185BE0C" w14:textId="061AAB1F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4</w:t>
      </w:r>
    </w:p>
    <w:p w14:paraId="4E395F9C" w14:textId="09053B20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28BA00D6" wp14:editId="79457E78">
            <wp:extent cx="6187440" cy="1438018"/>
            <wp:effectExtent l="0" t="0" r="3810" b="0"/>
            <wp:docPr id="1041632538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A553D78-8517-7E5A-A41F-9C113057C6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632538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AA553D78-8517-7E5A-A41F-9C113057C6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204578" cy="144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4D950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52D8962B" w14:textId="11DB14AD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Qualification Item 5</w:t>
      </w:r>
    </w:p>
    <w:p w14:paraId="52C2A21E" w14:textId="5E87846F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object w:dxaOrig="9504" w:dyaOrig="2580" w14:anchorId="139E6FF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86pt;height:132pt" o:ole="">
            <v:imagedata r:id="rId24" o:title=""/>
          </v:shape>
          <o:OLEObject Type="Embed" ProgID="PBrush" ShapeID="_x0000_i1027" DrawAspect="Content" ObjectID="_1789385923" r:id="rId25"/>
        </w:object>
      </w:r>
    </w:p>
    <w:p w14:paraId="12EB4B1E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5A05D838" w14:textId="610188D5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6</w:t>
      </w:r>
    </w:p>
    <w:p w14:paraId="3C4D92F6" w14:textId="45B28436" w:rsidR="009E28CF" w:rsidRPr="00B555B0" w:rsidRDefault="009E28CF" w:rsidP="009E28C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C86EA40" wp14:editId="5AE46B8A">
            <wp:extent cx="6134100" cy="833323"/>
            <wp:effectExtent l="0" t="0" r="0" b="5080"/>
            <wp:docPr id="1638051569" name="Picture 6" descr="A close up of a word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206D0C5-1DB3-E15F-6FE7-6AC9655544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051569" name="Picture 6" descr="A close up of a word&#10;&#10;Description automatically generated">
                      <a:extLst>
                        <a:ext uri="{FF2B5EF4-FFF2-40B4-BE49-F238E27FC236}">
                          <a16:creationId xmlns:a16="http://schemas.microsoft.com/office/drawing/2014/main" id="{B206D0C5-1DB3-E15F-6FE7-6AC9655544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87090" cy="84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32C0C" w14:textId="67AD7B6A" w:rsidR="009E28CF" w:rsidRPr="00B555B0" w:rsidRDefault="009E28CF">
      <w:pPr>
        <w:rPr>
          <w:rFonts w:cs="Open Sans Light"/>
          <w:b/>
          <w:bCs/>
          <w:sz w:val="22"/>
          <w:szCs w:val="22"/>
          <w:lang w:eastAsia="en-US"/>
        </w:rPr>
      </w:pPr>
    </w:p>
    <w:p w14:paraId="2D44CC10" w14:textId="07FE7BE1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7</w:t>
      </w:r>
    </w:p>
    <w:p w14:paraId="4C7E0A94" w14:textId="4A1C23A3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34901249" wp14:editId="7561217B">
            <wp:extent cx="6263640" cy="919186"/>
            <wp:effectExtent l="0" t="0" r="3810" b="0"/>
            <wp:docPr id="820135120" name="Picture 6" descr="A close up of a sig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F1567D1-C953-CCA9-8E12-714D0C3EB3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0135120" name="Picture 6" descr="A close up of a sign&#10;&#10;Description automatically generated">
                      <a:extLst>
                        <a:ext uri="{FF2B5EF4-FFF2-40B4-BE49-F238E27FC236}">
                          <a16:creationId xmlns:a16="http://schemas.microsoft.com/office/drawing/2014/main" id="{2F1567D1-C953-CCA9-8E12-714D0C3EB3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287417" cy="922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1DE98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435554FC" w14:textId="05647039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8</w:t>
      </w:r>
    </w:p>
    <w:p w14:paraId="5615F534" w14:textId="3F8DBDD1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3BB7C4F5" wp14:editId="0523D2BE">
            <wp:extent cx="4503420" cy="1466230"/>
            <wp:effectExtent l="0" t="0" r="0" b="635"/>
            <wp:docPr id="1222594187" name="Picture 6" descr="A close-up of some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51A4BF4-8C1D-0568-D3E6-5E2741FDCA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594187" name="Picture 6" descr="A close-up of some words&#10;&#10;Description automatically generated">
                      <a:extLst>
                        <a:ext uri="{FF2B5EF4-FFF2-40B4-BE49-F238E27FC236}">
                          <a16:creationId xmlns:a16="http://schemas.microsoft.com/office/drawing/2014/main" id="{E51A4BF4-8C1D-0568-D3E6-5E2741FDCA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27052" cy="147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C39AB" w14:textId="77777777" w:rsidR="0039301C" w:rsidRDefault="0039301C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</w:p>
    <w:p w14:paraId="3BAA12DA" w14:textId="09356DA6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Qualification Item 9</w:t>
      </w:r>
    </w:p>
    <w:p w14:paraId="4A0C97F5" w14:textId="277D455C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0BDAA3B5" wp14:editId="6B483B64">
            <wp:extent cx="6294120" cy="1027759"/>
            <wp:effectExtent l="0" t="0" r="0" b="1270"/>
            <wp:docPr id="1074292348" name="Picture 6" descr="A close-up of a sign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7484684-26D7-C89A-7D46-D351D9B0CA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292348" name="Picture 6" descr="A close-up of a sign&#10;&#10;Description automatically generated">
                      <a:extLst>
                        <a:ext uri="{FF2B5EF4-FFF2-40B4-BE49-F238E27FC236}">
                          <a16:creationId xmlns:a16="http://schemas.microsoft.com/office/drawing/2014/main" id="{27484684-26D7-C89A-7D46-D351D9B0CA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324395" cy="103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1FDBB" w14:textId="34BB55D2" w:rsidR="009E28CF" w:rsidRPr="000E7029" w:rsidRDefault="009E28CF" w:rsidP="009E28CF">
      <w:pPr>
        <w:spacing w:before="120" w:after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Qualification Item 10</w:t>
      </w:r>
    </w:p>
    <w:p w14:paraId="121E8DCF" w14:textId="4527D16E" w:rsidR="009E28CF" w:rsidRPr="00B555B0" w:rsidRDefault="009E28CF" w:rsidP="009E28C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239A4A25" wp14:editId="6E735638">
            <wp:extent cx="6286500" cy="1693028"/>
            <wp:effectExtent l="0" t="0" r="0" b="2540"/>
            <wp:docPr id="694257501" name="Picture 6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04DB00B-F836-27E5-1FBB-0E95A3D79D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257501" name="Picture 6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D04DB00B-F836-27E5-1FBB-0E95A3D79D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293548" cy="1694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AE33E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6A6E14A4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4A28C41B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042D2241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3B8A656E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1427D51E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0C2146D5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691E10D1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3677B80B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0492C4E2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149478A5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54555CCD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500EA5CE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3EA05866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54E0A56A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55E3901E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66B592FB" w14:textId="77777777" w:rsidR="0039301C" w:rsidRDefault="0039301C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24985830" w14:textId="77777777" w:rsidR="000E7029" w:rsidRDefault="000E7029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1D574E52" w14:textId="43DC541A" w:rsidR="0021579D" w:rsidRPr="00B555B0" w:rsidRDefault="0021579D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  <w:r w:rsidRPr="00B555B0">
        <w:rPr>
          <w:rFonts w:cs="Open Sans Light"/>
          <w:b/>
          <w:bCs/>
          <w:sz w:val="36"/>
          <w:szCs w:val="36"/>
          <w:lang w:eastAsia="en-US"/>
        </w:rPr>
        <w:lastRenderedPageBreak/>
        <w:t xml:space="preserve">ACTIVITY 3 – </w:t>
      </w:r>
      <w:r w:rsidR="002D59D2" w:rsidRPr="00B555B0">
        <w:rPr>
          <w:rFonts w:cs="Open Sans Light"/>
          <w:b/>
          <w:bCs/>
          <w:sz w:val="36"/>
          <w:szCs w:val="36"/>
          <w:lang w:eastAsia="en-US"/>
        </w:rPr>
        <w:t>Student answers and Examiner reports</w:t>
      </w:r>
    </w:p>
    <w:p w14:paraId="709EB609" w14:textId="77777777" w:rsidR="002D59D2" w:rsidRPr="0039301C" w:rsidRDefault="002D59D2" w:rsidP="002D59D2">
      <w:pPr>
        <w:spacing w:before="120"/>
        <w:rPr>
          <w:rFonts w:cs="Open Sans Light"/>
          <w:sz w:val="28"/>
          <w:szCs w:val="28"/>
          <w:lang w:eastAsia="en-US"/>
        </w:rPr>
      </w:pPr>
      <w:r w:rsidRPr="0039301C">
        <w:rPr>
          <w:rFonts w:cs="Open Sans Light"/>
          <w:sz w:val="28"/>
          <w:szCs w:val="28"/>
          <w:lang w:eastAsia="en-US"/>
        </w:rPr>
        <w:t xml:space="preserve">Your pack contains questions from May/June 2024 Papers 1C and 2C, with mark schemes and student </w:t>
      </w:r>
      <w:proofErr w:type="gramStart"/>
      <w:r w:rsidRPr="0039301C">
        <w:rPr>
          <w:rFonts w:cs="Open Sans Light"/>
          <w:sz w:val="28"/>
          <w:szCs w:val="28"/>
          <w:lang w:eastAsia="en-US"/>
        </w:rPr>
        <w:t>answers</w:t>
      </w:r>
      <w:proofErr w:type="gramEnd"/>
    </w:p>
    <w:p w14:paraId="13BA7D65" w14:textId="77777777" w:rsidR="002D59D2" w:rsidRPr="0039301C" w:rsidRDefault="002D59D2" w:rsidP="002D59D2">
      <w:pPr>
        <w:spacing w:before="120"/>
        <w:rPr>
          <w:rFonts w:cs="Open Sans Light"/>
          <w:sz w:val="28"/>
          <w:szCs w:val="28"/>
          <w:lang w:eastAsia="en-US"/>
        </w:rPr>
      </w:pPr>
      <w:r w:rsidRPr="0039301C">
        <w:rPr>
          <w:rFonts w:cs="Open Sans Light"/>
          <w:sz w:val="28"/>
          <w:szCs w:val="28"/>
          <w:lang w:eastAsia="en-US"/>
        </w:rPr>
        <w:t xml:space="preserve">Mark the questions using the scheme </w:t>
      </w:r>
      <w:proofErr w:type="gramStart"/>
      <w:r w:rsidRPr="0039301C">
        <w:rPr>
          <w:rFonts w:cs="Open Sans Light"/>
          <w:sz w:val="28"/>
          <w:szCs w:val="28"/>
          <w:lang w:eastAsia="en-US"/>
        </w:rPr>
        <w:t>provided</w:t>
      </w:r>
      <w:proofErr w:type="gramEnd"/>
    </w:p>
    <w:p w14:paraId="7469448F" w14:textId="77777777" w:rsidR="002D59D2" w:rsidRPr="0039301C" w:rsidRDefault="002D59D2" w:rsidP="002D59D2">
      <w:pPr>
        <w:spacing w:before="120"/>
        <w:rPr>
          <w:rFonts w:cs="Open Sans Light"/>
          <w:sz w:val="28"/>
          <w:szCs w:val="28"/>
          <w:lang w:eastAsia="en-US"/>
        </w:rPr>
      </w:pPr>
      <w:r w:rsidRPr="0039301C">
        <w:rPr>
          <w:rFonts w:cs="Open Sans Light"/>
          <w:sz w:val="28"/>
          <w:szCs w:val="28"/>
          <w:lang w:eastAsia="en-US"/>
        </w:rPr>
        <w:t xml:space="preserve">We will discuss the students answers to each question one by one, but don’t let that stop you working on the next question if you are waiting for others to </w:t>
      </w:r>
      <w:proofErr w:type="gramStart"/>
      <w:r w:rsidRPr="0039301C">
        <w:rPr>
          <w:rFonts w:cs="Open Sans Light"/>
          <w:sz w:val="28"/>
          <w:szCs w:val="28"/>
          <w:lang w:eastAsia="en-US"/>
        </w:rPr>
        <w:t>finish</w:t>
      </w:r>
      <w:proofErr w:type="gramEnd"/>
    </w:p>
    <w:p w14:paraId="2DCE4D9F" w14:textId="77777777" w:rsidR="002D59D2" w:rsidRPr="00B555B0" w:rsidRDefault="002D59D2" w:rsidP="0021579D">
      <w:pPr>
        <w:spacing w:before="120"/>
        <w:rPr>
          <w:rFonts w:cs="Open Sans Light"/>
          <w:b/>
          <w:bCs/>
          <w:sz w:val="36"/>
          <w:szCs w:val="36"/>
          <w:lang w:eastAsia="en-US"/>
        </w:rPr>
      </w:pPr>
    </w:p>
    <w:p w14:paraId="75C43DAD" w14:textId="77777777" w:rsidR="009E28CF" w:rsidRPr="00B555B0" w:rsidRDefault="009E28CF" w:rsidP="009E28CF">
      <w:pPr>
        <w:spacing w:before="120" w:after="120"/>
        <w:rPr>
          <w:rFonts w:cs="Open Sans Light"/>
          <w:b/>
          <w:bCs/>
          <w:sz w:val="22"/>
          <w:szCs w:val="22"/>
          <w:lang w:eastAsia="en-US"/>
        </w:rPr>
      </w:pPr>
    </w:p>
    <w:p w14:paraId="0865C795" w14:textId="77777777" w:rsidR="009E28CF" w:rsidRPr="00B555B0" w:rsidRDefault="009E28CF">
      <w:pPr>
        <w:rPr>
          <w:rFonts w:cs="Open Sans Light"/>
          <w:lang w:eastAsia="en-US"/>
        </w:rPr>
      </w:pPr>
    </w:p>
    <w:p w14:paraId="0E0C0F71" w14:textId="77777777" w:rsidR="007E740D" w:rsidRPr="00B555B0" w:rsidRDefault="007E740D">
      <w:pPr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sz w:val="22"/>
          <w:szCs w:val="22"/>
          <w:lang w:eastAsia="en-US"/>
        </w:rPr>
        <w:br w:type="page"/>
      </w:r>
    </w:p>
    <w:p w14:paraId="4F318DFB" w14:textId="298A8174" w:rsidR="002D59D2" w:rsidRDefault="002D59D2">
      <w:pPr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lastRenderedPageBreak/>
        <w:t>Question 1</w:t>
      </w:r>
    </w:p>
    <w:p w14:paraId="22C2ADDC" w14:textId="77777777" w:rsidR="000E7029" w:rsidRPr="00B555B0" w:rsidRDefault="000E7029">
      <w:pPr>
        <w:rPr>
          <w:rFonts w:cs="Open Sans Light"/>
          <w:b/>
          <w:bCs/>
          <w:sz w:val="28"/>
          <w:szCs w:val="28"/>
          <w:lang w:eastAsia="en-US"/>
        </w:rPr>
      </w:pPr>
    </w:p>
    <w:p w14:paraId="0C943660" w14:textId="0FF7350E" w:rsidR="002D59D2" w:rsidRPr="00B555B0" w:rsidRDefault="002D59D2" w:rsidP="002D59D2">
      <w:pPr>
        <w:spacing w:before="120"/>
        <w:rPr>
          <w:rFonts w:cs="Open Sans Light"/>
          <w:sz w:val="22"/>
          <w:szCs w:val="22"/>
          <w:lang w:val="en-US" w:eastAsia="en-US"/>
        </w:rPr>
      </w:pPr>
      <w:r w:rsidRPr="00B555B0">
        <w:rPr>
          <w:rFonts w:cs="Open Sans Light"/>
          <w:sz w:val="22"/>
          <w:szCs w:val="22"/>
          <w:lang w:val="en-US" w:eastAsia="en-US"/>
        </w:rPr>
        <w:t>The following question relates to the reaction between marble chips and hydrochloric acid.</w:t>
      </w:r>
    </w:p>
    <w:p w14:paraId="3BB5D470" w14:textId="66931F78" w:rsidR="002D59D2" w:rsidRPr="00B555B0" w:rsidRDefault="002D59D2" w:rsidP="002D59D2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352B3C66" wp14:editId="303E15B4">
            <wp:extent cx="5657866" cy="1219200"/>
            <wp:effectExtent l="0" t="0" r="0" b="0"/>
            <wp:docPr id="1625349477" name="Picture 8" descr="A white background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374ED6C4-B609-CAD0-397F-5D2E47680BF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349477" name="Picture 8" descr="A white background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374ED6C4-B609-CAD0-397F-5D2E47680BF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20531" cy="1232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1E204" w14:textId="0E6EFA56" w:rsidR="002D59D2" w:rsidRPr="00B555B0" w:rsidRDefault="002D59D2" w:rsidP="002D59D2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52867FB8" wp14:editId="2DE6DA13">
            <wp:extent cx="5942000" cy="3406140"/>
            <wp:effectExtent l="0" t="0" r="1905" b="3810"/>
            <wp:docPr id="2136752454" name="Picture 6" descr="A screenshot of a comput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C520ACF-E4B1-CF80-3E49-15B521B7D4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752454" name="Picture 6" descr="A screenshot of a computer&#10;&#10;Description automatically generated">
                      <a:extLst>
                        <a:ext uri="{FF2B5EF4-FFF2-40B4-BE49-F238E27FC236}">
                          <a16:creationId xmlns:a16="http://schemas.microsoft.com/office/drawing/2014/main" id="{9C520ACF-E4B1-CF80-3E49-15B521B7D4C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71426" cy="3423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3F1F62" w14:textId="77777777" w:rsidR="002D59D2" w:rsidRPr="00B555B0" w:rsidRDefault="002D59D2">
      <w:pPr>
        <w:rPr>
          <w:rFonts w:cs="Open Sans Light"/>
          <w:b/>
          <w:bCs/>
          <w:sz w:val="22"/>
          <w:szCs w:val="22"/>
          <w:lang w:eastAsia="en-US"/>
        </w:rPr>
      </w:pPr>
    </w:p>
    <w:p w14:paraId="07DB9C16" w14:textId="5E50E3C7" w:rsidR="00FB2D7C" w:rsidRPr="000E7029" w:rsidRDefault="00FB2D7C">
      <w:pPr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1</w:t>
      </w:r>
    </w:p>
    <w:p w14:paraId="7DAC9C90" w14:textId="0FD7BA4C" w:rsidR="00FB2D7C" w:rsidRPr="00B555B0" w:rsidRDefault="002D59D2" w:rsidP="00FB2D7C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212A616" wp14:editId="3033A719">
            <wp:extent cx="6077953" cy="1874520"/>
            <wp:effectExtent l="0" t="0" r="0" b="0"/>
            <wp:docPr id="1066170009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6DA8CA86-BE89-BEA1-23E7-F382134F7E1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170009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6DA8CA86-BE89-BEA1-23E7-F382134F7E1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15185" cy="1886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7BF49" w14:textId="77777777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7C93037" w14:textId="77777777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74D647B" w14:textId="77777777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76B310DB" w14:textId="77777777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</w:p>
    <w:p w14:paraId="36DD4C68" w14:textId="23EDD938" w:rsidR="004F2A8F" w:rsidRPr="000E7029" w:rsidRDefault="00AF37F5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Student 2</w:t>
      </w:r>
    </w:p>
    <w:p w14:paraId="25B53FC3" w14:textId="11B7D442" w:rsidR="00AF37F5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54569A1A" wp14:editId="5437F151">
            <wp:extent cx="5303254" cy="3101340"/>
            <wp:effectExtent l="0" t="0" r="0" b="3810"/>
            <wp:docPr id="604527148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B4BAA59C-C927-CDB0-2E3C-79A2AE02C4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527148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B4BAA59C-C927-CDB0-2E3C-79A2AE02C4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341959" cy="3123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C49709" w14:textId="77777777" w:rsidR="0039301C" w:rsidRDefault="0039301C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</w:p>
    <w:p w14:paraId="17BED10D" w14:textId="5ED4A4D6" w:rsidR="003E573C" w:rsidRPr="000E7029" w:rsidRDefault="003E573C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3</w:t>
      </w:r>
    </w:p>
    <w:p w14:paraId="39A98C13" w14:textId="2027AF19" w:rsidR="003E573C" w:rsidRPr="000E7029" w:rsidRDefault="0063243D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2D750509" wp14:editId="4383CF3A">
            <wp:extent cx="6642100" cy="2451735"/>
            <wp:effectExtent l="0" t="0" r="6350" b="5715"/>
            <wp:docPr id="805290023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4B127AD9-F518-7D45-37CA-E091936C3A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4B127AD9-F518-7D45-37CA-E091936C3A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B2C86" w14:textId="249621E6" w:rsidR="007E740D" w:rsidRPr="000E7029" w:rsidRDefault="007E740D">
      <w:pPr>
        <w:rPr>
          <w:rFonts w:cs="Open Sans Light"/>
          <w:b/>
          <w:bCs/>
          <w:sz w:val="28"/>
          <w:szCs w:val="28"/>
          <w:lang w:eastAsia="en-US"/>
        </w:rPr>
      </w:pPr>
    </w:p>
    <w:p w14:paraId="3F56F442" w14:textId="117E71A9" w:rsidR="00F60C5E" w:rsidRPr="000E7029" w:rsidRDefault="00F60C5E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4</w:t>
      </w:r>
    </w:p>
    <w:p w14:paraId="610433F0" w14:textId="2F43253E" w:rsidR="00F60C5E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3DF894FD" wp14:editId="1D8C25E2">
            <wp:extent cx="5646420" cy="1656679"/>
            <wp:effectExtent l="0" t="0" r="0" b="1270"/>
            <wp:docPr id="180724811" name="Picture 5" descr="A close-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14FCECE-8B66-9C6F-04CA-FC7B6467594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24811" name="Picture 5" descr="A close-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014FCECE-8B66-9C6F-04CA-FC7B6467594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56485" cy="1659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756E8" w14:textId="77777777" w:rsidR="0063243D" w:rsidRPr="00B555B0" w:rsidRDefault="0063243D">
      <w:pPr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br w:type="page"/>
      </w:r>
    </w:p>
    <w:p w14:paraId="28F59DC5" w14:textId="17F7CB84" w:rsidR="006A345B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lastRenderedPageBreak/>
        <w:t>Question 2</w:t>
      </w:r>
    </w:p>
    <w:p w14:paraId="1466F7BC" w14:textId="77777777" w:rsidR="000E7029" w:rsidRPr="00B555B0" w:rsidRDefault="000E7029" w:rsidP="00C36DD9">
      <w:pPr>
        <w:spacing w:before="120"/>
        <w:rPr>
          <w:rFonts w:cs="Open Sans Light"/>
          <w:sz w:val="22"/>
          <w:szCs w:val="22"/>
          <w:lang w:eastAsia="en-US"/>
        </w:rPr>
      </w:pPr>
    </w:p>
    <w:p w14:paraId="30FC9730" w14:textId="1B047BF2" w:rsidR="002D59D2" w:rsidRPr="00B555B0" w:rsidRDefault="002D59D2" w:rsidP="00C36DD9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1613A9FD" wp14:editId="047F13F0">
            <wp:extent cx="5402580" cy="3245680"/>
            <wp:effectExtent l="0" t="0" r="7620" b="0"/>
            <wp:docPr id="5" name="Picture 4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5D899B7-5D75-713B-F443-0E63BFA127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F5D899B7-5D75-713B-F443-0E63BFA127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15158" cy="3253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CD312" w14:textId="24B4DC4D" w:rsidR="002D59D2" w:rsidRPr="00B555B0" w:rsidRDefault="002D59D2" w:rsidP="00C36DD9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49742A6C" wp14:editId="4C0ACC3D">
            <wp:extent cx="5380458" cy="4297680"/>
            <wp:effectExtent l="0" t="0" r="0" b="7620"/>
            <wp:docPr id="1510090355" name="Picture 5" descr="A screenshot of a tes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2F70B5B-1ABD-E8AA-D4FF-81EB1C92FCF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090355" name="Picture 5" descr="A screenshot of a test&#10;&#10;Description automatically generated">
                      <a:extLst>
                        <a:ext uri="{FF2B5EF4-FFF2-40B4-BE49-F238E27FC236}">
                          <a16:creationId xmlns:a16="http://schemas.microsoft.com/office/drawing/2014/main" id="{12F70B5B-1ABD-E8AA-D4FF-81EB1C92FCF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93661" cy="4308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18F50" w14:textId="71E40457" w:rsidR="002D59D2" w:rsidRPr="00B555B0" w:rsidRDefault="002D59D2">
      <w:pPr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sz w:val="22"/>
          <w:szCs w:val="22"/>
          <w:lang w:eastAsia="en-US"/>
        </w:rPr>
        <w:br w:type="page"/>
      </w:r>
    </w:p>
    <w:p w14:paraId="53878467" w14:textId="45431560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Student 1</w:t>
      </w:r>
    </w:p>
    <w:p w14:paraId="13101C6C" w14:textId="04716C31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0E504B2D" wp14:editId="59910D20">
            <wp:extent cx="6311985" cy="4030980"/>
            <wp:effectExtent l="0" t="0" r="0" b="7620"/>
            <wp:docPr id="1794951002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B99B876-B441-F77F-83FC-8FC330C144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4951002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FB99B876-B441-F77F-83FC-8FC330C144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329554" cy="404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1F3EC" w14:textId="77777777" w:rsidR="0039301C" w:rsidRDefault="0039301C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</w:p>
    <w:p w14:paraId="02647077" w14:textId="77777777" w:rsidR="0039301C" w:rsidRDefault="0039301C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</w:p>
    <w:p w14:paraId="7EEE8900" w14:textId="57D7870A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2</w:t>
      </w:r>
    </w:p>
    <w:p w14:paraId="44D2E424" w14:textId="551E61B2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996D471" wp14:editId="7FCF2921">
            <wp:extent cx="6299803" cy="2080260"/>
            <wp:effectExtent l="0" t="0" r="6350" b="0"/>
            <wp:docPr id="1359081940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6427F7A-5A88-80F6-59EA-DF5C63AD9F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081940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E6427F7A-5A88-80F6-59EA-DF5C63AD9F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325197" cy="208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373D9" w14:textId="77777777" w:rsidR="002D59D2" w:rsidRPr="00B555B0" w:rsidRDefault="002D59D2">
      <w:pPr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sz w:val="22"/>
          <w:szCs w:val="22"/>
          <w:lang w:eastAsia="en-US"/>
        </w:rPr>
        <w:br w:type="page"/>
      </w:r>
    </w:p>
    <w:p w14:paraId="11089724" w14:textId="5C397893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Student 3</w:t>
      </w:r>
    </w:p>
    <w:p w14:paraId="421EFF0A" w14:textId="51F6F160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0996D854" wp14:editId="00160803">
            <wp:extent cx="5562600" cy="3056771"/>
            <wp:effectExtent l="0" t="0" r="0" b="0"/>
            <wp:docPr id="396076753" name="Picture 4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2A824CD7-13F5-7C83-85EA-3ECA97FD39D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76753" name="Picture 4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2A824CD7-13F5-7C83-85EA-3ECA97FD39D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39864" cy="3099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D0C92" w14:textId="623B32EF" w:rsidR="002D59D2" w:rsidRPr="000E7029" w:rsidRDefault="002D59D2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4</w:t>
      </w:r>
    </w:p>
    <w:p w14:paraId="36DF1CAE" w14:textId="2676B303" w:rsidR="002D59D2" w:rsidRPr="00B555B0" w:rsidRDefault="002D59D2" w:rsidP="00C36DD9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4C8B5EC0" wp14:editId="7568247B">
            <wp:extent cx="5501640" cy="5368150"/>
            <wp:effectExtent l="0" t="0" r="3810" b="0"/>
            <wp:docPr id="295155636" name="Picture 4" descr="A piece of paper with writing on i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EA234F8-51A7-66D3-2393-A51A04DC752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155636" name="Picture 4" descr="A piece of paper with writing on it&#10;&#10;Description automatically generated">
                      <a:extLst>
                        <a:ext uri="{FF2B5EF4-FFF2-40B4-BE49-F238E27FC236}">
                          <a16:creationId xmlns:a16="http://schemas.microsoft.com/office/drawing/2014/main" id="{AEA234F8-51A7-66D3-2393-A51A04DC752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25782" cy="5391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39EEA" w14:textId="77777777" w:rsidR="00DC0113" w:rsidRDefault="00DC0113">
      <w:pPr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lastRenderedPageBreak/>
        <w:t>Question 3</w:t>
      </w:r>
    </w:p>
    <w:p w14:paraId="498FB325" w14:textId="77777777" w:rsidR="000E7029" w:rsidRPr="00B555B0" w:rsidRDefault="000E7029">
      <w:pPr>
        <w:rPr>
          <w:rFonts w:cs="Open Sans Light"/>
          <w:sz w:val="22"/>
          <w:szCs w:val="22"/>
          <w:lang w:eastAsia="en-US"/>
        </w:rPr>
      </w:pPr>
    </w:p>
    <w:p w14:paraId="5AF87AEB" w14:textId="77777777" w:rsidR="00DC0113" w:rsidRPr="00B555B0" w:rsidRDefault="00DC0113">
      <w:pPr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0AF615E5" wp14:editId="05444101">
            <wp:extent cx="6134100" cy="3037728"/>
            <wp:effectExtent l="0" t="0" r="0" b="0"/>
            <wp:docPr id="303335707" name="Picture 4" descr="A paper with text and symbols&#10;&#10;Description automatically generated with medium confidence">
              <a:extLst xmlns:a="http://schemas.openxmlformats.org/drawingml/2006/main">
                <a:ext uri="{FF2B5EF4-FFF2-40B4-BE49-F238E27FC236}">
                  <a16:creationId xmlns:a16="http://schemas.microsoft.com/office/drawing/2014/main" id="{D0E8F731-FBF5-08ED-93E3-4D687E9EA60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35707" name="Picture 4" descr="A paper with text and symbols&#10;&#10;Description automatically generated with medium confidence">
                      <a:extLst>
                        <a:ext uri="{FF2B5EF4-FFF2-40B4-BE49-F238E27FC236}">
                          <a16:creationId xmlns:a16="http://schemas.microsoft.com/office/drawing/2014/main" id="{D0E8F731-FBF5-08ED-93E3-4D687E9EA60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41237" cy="3041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BE3C8D" w14:textId="6B9909CF" w:rsidR="002D59D2" w:rsidRPr="00B555B0" w:rsidRDefault="00DC0113">
      <w:pPr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691A4D65" wp14:editId="334153D7">
            <wp:extent cx="5905500" cy="4964911"/>
            <wp:effectExtent l="0" t="0" r="0" b="7620"/>
            <wp:docPr id="1905263734" name="Picture 4" descr="A white sheet with black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15B4F19-71EB-40F5-1F20-7C3A36B4B4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263734" name="Picture 4" descr="A white sheet with black text&#10;&#10;Description automatically generated">
                      <a:extLst>
                        <a:ext uri="{FF2B5EF4-FFF2-40B4-BE49-F238E27FC236}">
                          <a16:creationId xmlns:a16="http://schemas.microsoft.com/office/drawing/2014/main" id="{F15B4F19-71EB-40F5-1F20-7C3A36B4B4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09415" cy="4968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59D2" w:rsidRPr="00B555B0">
        <w:rPr>
          <w:rFonts w:cs="Open Sans Light"/>
          <w:b/>
          <w:bCs/>
          <w:sz w:val="22"/>
          <w:szCs w:val="22"/>
          <w:lang w:eastAsia="en-US"/>
        </w:rPr>
        <w:br w:type="page"/>
      </w:r>
    </w:p>
    <w:p w14:paraId="0E31C59C" w14:textId="0FB6BE5C" w:rsidR="002D59D2" w:rsidRPr="000E7029" w:rsidRDefault="00DC0113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lastRenderedPageBreak/>
        <w:t>Student 1</w:t>
      </w:r>
    </w:p>
    <w:p w14:paraId="25E2F30E" w14:textId="13F8AA1C" w:rsidR="00DC0113" w:rsidRPr="000E7029" w:rsidRDefault="00DC0113" w:rsidP="00C36DD9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45A2AA92" wp14:editId="49DCECD6">
            <wp:extent cx="6642100" cy="1461770"/>
            <wp:effectExtent l="0" t="0" r="6350" b="5080"/>
            <wp:docPr id="863971648" name="Picture 8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CBA452A-5075-63D8-A228-7D26F14838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971648" name="Picture 8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DCBA452A-5075-63D8-A228-7D26F14838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6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19600" w14:textId="6ACD27AB" w:rsidR="00DC0113" w:rsidRPr="000E7029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2</w:t>
      </w:r>
    </w:p>
    <w:p w14:paraId="3C81C00D" w14:textId="6E2CE70F" w:rsidR="00DC0113" w:rsidRPr="000E7029" w:rsidRDefault="00DC0113" w:rsidP="00C36DD9">
      <w:pPr>
        <w:spacing w:before="120"/>
        <w:rPr>
          <w:rFonts w:cs="Open Sans Light"/>
          <w:sz w:val="28"/>
          <w:szCs w:val="28"/>
          <w:lang w:eastAsia="en-US"/>
        </w:rPr>
      </w:pPr>
      <w:r w:rsidRPr="000E7029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4BA91140" wp14:editId="2C45DAA9">
            <wp:extent cx="6642100" cy="1407795"/>
            <wp:effectExtent l="0" t="0" r="6350" b="1905"/>
            <wp:docPr id="641571423" name="Picture 10" descr="A close 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9B8A677C-8D2E-4395-4C33-EC0AA7E865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571423" name="Picture 10" descr="A close 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9B8A677C-8D2E-4395-4C33-EC0AA7E865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0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A582A" w14:textId="77777777" w:rsidR="00DC0113" w:rsidRPr="000E7029" w:rsidRDefault="00DC0113" w:rsidP="00C36DD9">
      <w:pPr>
        <w:spacing w:before="120"/>
        <w:rPr>
          <w:rFonts w:cs="Open Sans Light"/>
          <w:sz w:val="28"/>
          <w:szCs w:val="28"/>
          <w:lang w:eastAsia="en-US"/>
        </w:rPr>
      </w:pPr>
    </w:p>
    <w:p w14:paraId="1929C489" w14:textId="1AB503E0" w:rsidR="00DC0113" w:rsidRPr="000E7029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3</w:t>
      </w:r>
    </w:p>
    <w:p w14:paraId="160000C2" w14:textId="7BBB6017" w:rsidR="00DC0113" w:rsidRPr="000E7029" w:rsidRDefault="00DC0113" w:rsidP="00C36DD9">
      <w:pPr>
        <w:spacing w:before="120"/>
        <w:rPr>
          <w:rFonts w:cs="Open Sans Light"/>
          <w:sz w:val="28"/>
          <w:szCs w:val="28"/>
          <w:lang w:eastAsia="en-US"/>
        </w:rPr>
      </w:pPr>
      <w:r w:rsidRPr="000E7029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5E6246B8" wp14:editId="139CAC79">
            <wp:extent cx="6642100" cy="1681480"/>
            <wp:effectExtent l="0" t="0" r="6350" b="0"/>
            <wp:docPr id="527408689" name="Picture 5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6A355A8-290C-83F4-3BBC-39173E512F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408689" name="Picture 5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46A355A8-290C-83F4-3BBC-39173E512F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68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AB9D4" w14:textId="77777777" w:rsidR="00DC0113" w:rsidRPr="000E7029" w:rsidRDefault="00DC0113" w:rsidP="00C36DD9">
      <w:pPr>
        <w:spacing w:before="120"/>
        <w:rPr>
          <w:rFonts w:cs="Open Sans Light"/>
          <w:sz w:val="28"/>
          <w:szCs w:val="28"/>
          <w:lang w:eastAsia="en-US"/>
        </w:rPr>
      </w:pPr>
    </w:p>
    <w:p w14:paraId="57D120D8" w14:textId="31FD2546" w:rsidR="00DC0113" w:rsidRPr="000E7029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0E7029">
        <w:rPr>
          <w:rFonts w:cs="Open Sans Light"/>
          <w:b/>
          <w:bCs/>
          <w:sz w:val="28"/>
          <w:szCs w:val="28"/>
          <w:lang w:eastAsia="en-US"/>
        </w:rPr>
        <w:t>Student 4</w:t>
      </w:r>
    </w:p>
    <w:p w14:paraId="092B2903" w14:textId="59F3AB59" w:rsidR="00DC0113" w:rsidRPr="00B555B0" w:rsidRDefault="00DC0113" w:rsidP="00C36DD9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74016C04" wp14:editId="42CA70F3">
            <wp:extent cx="6642100" cy="1937385"/>
            <wp:effectExtent l="0" t="0" r="6350" b="5715"/>
            <wp:docPr id="10" name="Picture 9" descr="A close-up of a piece of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5D85261-C5E3-D0B7-D365-9C1F89F8557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close-up of a piece of paper&#10;&#10;Description automatically generated">
                      <a:extLst>
                        <a:ext uri="{FF2B5EF4-FFF2-40B4-BE49-F238E27FC236}">
                          <a16:creationId xmlns:a16="http://schemas.microsoft.com/office/drawing/2014/main" id="{A5D85261-C5E3-D0B7-D365-9C1F89F8557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3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9EB17" w14:textId="18688809" w:rsidR="00DC0113" w:rsidRPr="00B555B0" w:rsidRDefault="00DC0113">
      <w:pPr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sz w:val="22"/>
          <w:szCs w:val="22"/>
          <w:lang w:eastAsia="en-US"/>
        </w:rPr>
        <w:br w:type="page"/>
      </w:r>
    </w:p>
    <w:p w14:paraId="537555D5" w14:textId="77777777" w:rsidR="00DC0113" w:rsidRPr="00B555B0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lastRenderedPageBreak/>
        <w:t>Student 1</w:t>
      </w:r>
    </w:p>
    <w:p w14:paraId="576ABE7E" w14:textId="309A0D02" w:rsidR="00DC0113" w:rsidRPr="00B555B0" w:rsidRDefault="00DC0113" w:rsidP="00DC0113">
      <w:pPr>
        <w:spacing w:before="120"/>
        <w:rPr>
          <w:rFonts w:cs="Open Sans Light"/>
          <w:b/>
          <w:bCs/>
          <w:sz w:val="22"/>
          <w:szCs w:val="22"/>
          <w:lang w:eastAsia="en-US"/>
        </w:rPr>
      </w:pPr>
      <w:r w:rsidRPr="00B555B0">
        <w:rPr>
          <w:rFonts w:cs="Open Sans Light"/>
          <w:b/>
          <w:bCs/>
          <w:noProof/>
          <w:sz w:val="22"/>
          <w:szCs w:val="22"/>
          <w:lang w:eastAsia="en-US"/>
        </w:rPr>
        <w:drawing>
          <wp:inline distT="0" distB="0" distL="0" distR="0" wp14:anchorId="20F1D17B" wp14:editId="4BB16A90">
            <wp:extent cx="6642100" cy="1202055"/>
            <wp:effectExtent l="0" t="0" r="6350" b="0"/>
            <wp:docPr id="1485676643" name="Picture 5" descr="A close-up of some writing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9F24504-83E1-C7BF-D6F0-10457812084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76643" name="Picture 5" descr="A close-up of some writing&#10;&#10;Description automatically generated">
                      <a:extLst>
                        <a:ext uri="{FF2B5EF4-FFF2-40B4-BE49-F238E27FC236}">
                          <a16:creationId xmlns:a16="http://schemas.microsoft.com/office/drawing/2014/main" id="{49F24504-83E1-C7BF-D6F0-10457812084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20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1ADA1D" w14:textId="77777777" w:rsidR="00DC0113" w:rsidRPr="00B555B0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t>Student 2</w:t>
      </w:r>
    </w:p>
    <w:p w14:paraId="622E6B6A" w14:textId="44E707BE" w:rsidR="00DC0113" w:rsidRPr="00B555B0" w:rsidRDefault="00DC0113" w:rsidP="00DC0113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6E20E115" wp14:editId="2996C745">
            <wp:extent cx="6642100" cy="1497330"/>
            <wp:effectExtent l="0" t="0" r="6350" b="7620"/>
            <wp:docPr id="1666504102" name="Picture 9" descr="A close-up of a list of words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1E07DC0-6BFC-38F7-B2F1-C97DD240FCD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6504102" name="Picture 9" descr="A close-up of a list of words&#10;&#10;Description automatically generated">
                      <a:extLst>
                        <a:ext uri="{FF2B5EF4-FFF2-40B4-BE49-F238E27FC236}">
                          <a16:creationId xmlns:a16="http://schemas.microsoft.com/office/drawing/2014/main" id="{71E07DC0-6BFC-38F7-B2F1-C97DD240FCD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9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BBC64" w14:textId="77777777" w:rsidR="00DC0113" w:rsidRPr="00B555B0" w:rsidRDefault="00DC0113" w:rsidP="00DC0113">
      <w:pPr>
        <w:spacing w:before="120"/>
        <w:rPr>
          <w:rFonts w:cs="Open Sans Light"/>
          <w:sz w:val="22"/>
          <w:szCs w:val="22"/>
          <w:lang w:eastAsia="en-US"/>
        </w:rPr>
      </w:pPr>
    </w:p>
    <w:p w14:paraId="6DD71DF8" w14:textId="77777777" w:rsidR="00DC0113" w:rsidRPr="00B555B0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t>Student 3</w:t>
      </w:r>
    </w:p>
    <w:p w14:paraId="70A5A488" w14:textId="5081929A" w:rsidR="00DC0113" w:rsidRPr="00B555B0" w:rsidRDefault="007B3517" w:rsidP="00DC0113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15E204AD" wp14:editId="4329F852">
            <wp:extent cx="6642100" cy="1952625"/>
            <wp:effectExtent l="0" t="0" r="6350" b="9525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E267852C-3C1F-6B93-8E94-66618D0B16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E267852C-3C1F-6B93-8E94-66618D0B16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5F5E9" w14:textId="77777777" w:rsidR="00DC0113" w:rsidRPr="00B555B0" w:rsidRDefault="00DC0113" w:rsidP="00DC0113">
      <w:pPr>
        <w:spacing w:before="120"/>
        <w:rPr>
          <w:rFonts w:cs="Open Sans Light"/>
          <w:sz w:val="22"/>
          <w:szCs w:val="22"/>
          <w:lang w:eastAsia="en-US"/>
        </w:rPr>
      </w:pPr>
    </w:p>
    <w:p w14:paraId="02D7B2E8" w14:textId="77777777" w:rsidR="00DC0113" w:rsidRPr="00B555B0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B555B0">
        <w:rPr>
          <w:rFonts w:cs="Open Sans Light"/>
          <w:b/>
          <w:bCs/>
          <w:sz w:val="28"/>
          <w:szCs w:val="28"/>
          <w:lang w:eastAsia="en-US"/>
        </w:rPr>
        <w:t>Student 4</w:t>
      </w:r>
    </w:p>
    <w:p w14:paraId="7D37744B" w14:textId="7379ECA7" w:rsidR="00DC0113" w:rsidRPr="00B555B0" w:rsidRDefault="007B3517">
      <w:pPr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2778B2D6" wp14:editId="19A81531">
            <wp:extent cx="6642100" cy="1437640"/>
            <wp:effectExtent l="0" t="0" r="6350" b="0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A6EC3593-384D-6B60-4B12-A8A02FAD97B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A6EC3593-384D-6B60-4B12-A8A02FAD97B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3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C0113" w:rsidRPr="00B555B0">
        <w:rPr>
          <w:rFonts w:cs="Open Sans Light"/>
          <w:sz w:val="22"/>
          <w:szCs w:val="22"/>
          <w:lang w:eastAsia="en-US"/>
        </w:rPr>
        <w:br w:type="page"/>
      </w:r>
    </w:p>
    <w:p w14:paraId="4103BBBE" w14:textId="77777777" w:rsidR="00DC0113" w:rsidRPr="0039301C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39301C">
        <w:rPr>
          <w:rFonts w:cs="Open Sans Light"/>
          <w:b/>
          <w:bCs/>
          <w:sz w:val="28"/>
          <w:szCs w:val="28"/>
          <w:lang w:eastAsia="en-US"/>
        </w:rPr>
        <w:lastRenderedPageBreak/>
        <w:t>Student 1</w:t>
      </w:r>
    </w:p>
    <w:p w14:paraId="47463011" w14:textId="5A03FFD2" w:rsidR="00DC0113" w:rsidRPr="0039301C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39301C">
        <w:rPr>
          <w:rFonts w:cs="Open Sans Light"/>
          <w:b/>
          <w:bCs/>
          <w:noProof/>
          <w:sz w:val="28"/>
          <w:szCs w:val="28"/>
          <w:lang w:eastAsia="en-US"/>
        </w:rPr>
        <w:drawing>
          <wp:inline distT="0" distB="0" distL="0" distR="0" wp14:anchorId="667A1246" wp14:editId="56C35760">
            <wp:extent cx="6642100" cy="1314450"/>
            <wp:effectExtent l="0" t="0" r="6350" b="0"/>
            <wp:docPr id="575695949" name="Picture 5" descr="A close 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70C2B364-33CC-1C5D-E70E-0BEA983A89A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95949" name="Picture 5" descr="A close 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70C2B364-33CC-1C5D-E70E-0BEA983A89A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EDBA2" w14:textId="77777777" w:rsidR="00DC0113" w:rsidRPr="0039301C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39301C">
        <w:rPr>
          <w:rFonts w:cs="Open Sans Light"/>
          <w:b/>
          <w:bCs/>
          <w:sz w:val="28"/>
          <w:szCs w:val="28"/>
          <w:lang w:eastAsia="en-US"/>
        </w:rPr>
        <w:t>Student 2</w:t>
      </w:r>
    </w:p>
    <w:p w14:paraId="512CBF6D" w14:textId="675C48F8" w:rsidR="00DC0113" w:rsidRPr="0039301C" w:rsidRDefault="00DC0113" w:rsidP="00DC0113">
      <w:pPr>
        <w:spacing w:before="120"/>
        <w:rPr>
          <w:rFonts w:cs="Open Sans Light"/>
          <w:sz w:val="28"/>
          <w:szCs w:val="28"/>
          <w:lang w:eastAsia="en-US"/>
        </w:rPr>
      </w:pPr>
      <w:r w:rsidRPr="0039301C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5A68500C" wp14:editId="471523AD">
            <wp:extent cx="6642100" cy="1134745"/>
            <wp:effectExtent l="0" t="0" r="6350" b="8255"/>
            <wp:docPr id="1586349607" name="Picture 8" descr="A close up of a tex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474FBC2-6C52-8C01-EC99-BE5F989DF25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6349607" name="Picture 8" descr="A close up of a text&#10;&#10;Description automatically generated">
                      <a:extLst>
                        <a:ext uri="{FF2B5EF4-FFF2-40B4-BE49-F238E27FC236}">
                          <a16:creationId xmlns:a16="http://schemas.microsoft.com/office/drawing/2014/main" id="{E474FBC2-6C52-8C01-EC99-BE5F989DF25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13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88FD1" w14:textId="77777777" w:rsidR="00DC0113" w:rsidRPr="0039301C" w:rsidRDefault="00DC0113" w:rsidP="00DC0113">
      <w:pPr>
        <w:spacing w:before="120"/>
        <w:rPr>
          <w:rFonts w:cs="Open Sans Light"/>
          <w:sz w:val="28"/>
          <w:szCs w:val="28"/>
          <w:lang w:eastAsia="en-US"/>
        </w:rPr>
      </w:pPr>
    </w:p>
    <w:p w14:paraId="0F7208E4" w14:textId="77777777" w:rsidR="00DC0113" w:rsidRPr="0039301C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39301C">
        <w:rPr>
          <w:rFonts w:cs="Open Sans Light"/>
          <w:b/>
          <w:bCs/>
          <w:sz w:val="28"/>
          <w:szCs w:val="28"/>
          <w:lang w:eastAsia="en-US"/>
        </w:rPr>
        <w:t>Student 3</w:t>
      </w:r>
    </w:p>
    <w:p w14:paraId="24CBBCA4" w14:textId="5E6126B0" w:rsidR="00DC0113" w:rsidRPr="0039301C" w:rsidRDefault="00DC0113" w:rsidP="00DC0113">
      <w:pPr>
        <w:spacing w:before="120"/>
        <w:rPr>
          <w:rFonts w:cs="Open Sans Light"/>
          <w:sz w:val="28"/>
          <w:szCs w:val="28"/>
          <w:lang w:eastAsia="en-US"/>
        </w:rPr>
      </w:pPr>
      <w:r w:rsidRPr="0039301C">
        <w:rPr>
          <w:rFonts w:cs="Open Sans Light"/>
          <w:noProof/>
          <w:sz w:val="28"/>
          <w:szCs w:val="28"/>
          <w:lang w:eastAsia="en-US"/>
        </w:rPr>
        <w:drawing>
          <wp:inline distT="0" distB="0" distL="0" distR="0" wp14:anchorId="50161BB5" wp14:editId="438299AC">
            <wp:extent cx="6642100" cy="1404620"/>
            <wp:effectExtent l="0" t="0" r="6350" b="5080"/>
            <wp:docPr id="927186607" name="Picture 5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EB2EDDE-2763-302E-9046-0D1642C34D4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7186607" name="Picture 5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EEB2EDDE-2763-302E-9046-0D1642C34D4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0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0A0B1" w14:textId="77777777" w:rsidR="00DC0113" w:rsidRPr="0039301C" w:rsidRDefault="00DC0113" w:rsidP="00DC0113">
      <w:pPr>
        <w:spacing w:before="120"/>
        <w:rPr>
          <w:rFonts w:cs="Open Sans Light"/>
          <w:sz w:val="28"/>
          <w:szCs w:val="28"/>
          <w:lang w:eastAsia="en-US"/>
        </w:rPr>
      </w:pPr>
    </w:p>
    <w:p w14:paraId="13F17A39" w14:textId="77777777" w:rsidR="00DC0113" w:rsidRPr="0039301C" w:rsidRDefault="00DC0113" w:rsidP="00DC0113">
      <w:pPr>
        <w:spacing w:before="120"/>
        <w:rPr>
          <w:rFonts w:cs="Open Sans Light"/>
          <w:b/>
          <w:bCs/>
          <w:sz w:val="28"/>
          <w:szCs w:val="28"/>
          <w:lang w:eastAsia="en-US"/>
        </w:rPr>
      </w:pPr>
      <w:r w:rsidRPr="0039301C">
        <w:rPr>
          <w:rFonts w:cs="Open Sans Light"/>
          <w:b/>
          <w:bCs/>
          <w:sz w:val="28"/>
          <w:szCs w:val="28"/>
          <w:lang w:eastAsia="en-US"/>
        </w:rPr>
        <w:t>Student 4</w:t>
      </w:r>
    </w:p>
    <w:p w14:paraId="2B1E35D3" w14:textId="36BCFDFC" w:rsidR="00DC0113" w:rsidRPr="00B555B0" w:rsidRDefault="00DC0113" w:rsidP="00C36DD9">
      <w:pPr>
        <w:spacing w:before="120"/>
        <w:rPr>
          <w:rFonts w:cs="Open Sans Light"/>
          <w:sz w:val="22"/>
          <w:szCs w:val="22"/>
          <w:lang w:eastAsia="en-US"/>
        </w:rPr>
      </w:pPr>
      <w:r w:rsidRPr="00B555B0">
        <w:rPr>
          <w:rFonts w:cs="Open Sans Light"/>
          <w:noProof/>
          <w:sz w:val="22"/>
          <w:szCs w:val="22"/>
          <w:lang w:eastAsia="en-US"/>
        </w:rPr>
        <w:drawing>
          <wp:inline distT="0" distB="0" distL="0" distR="0" wp14:anchorId="0B687A2D" wp14:editId="32559DC2">
            <wp:extent cx="6642100" cy="1459230"/>
            <wp:effectExtent l="0" t="0" r="6350" b="7620"/>
            <wp:docPr id="1901387238" name="Picture 8" descr="A close-up of a paper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876F47AC-8A56-F554-1A0B-7E217304E01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387238" name="Picture 8" descr="A close-up of a paper&#10;&#10;Description automatically generated">
                      <a:extLst>
                        <a:ext uri="{FF2B5EF4-FFF2-40B4-BE49-F238E27FC236}">
                          <a16:creationId xmlns:a16="http://schemas.microsoft.com/office/drawing/2014/main" id="{876F47AC-8A56-F554-1A0B-7E217304E01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145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70072" w14:textId="77777777" w:rsidR="00DC0113" w:rsidRPr="00B555B0" w:rsidRDefault="00DC0113" w:rsidP="00C36DD9">
      <w:pPr>
        <w:spacing w:before="120"/>
        <w:rPr>
          <w:rFonts w:cs="Open Sans Light"/>
          <w:sz w:val="22"/>
          <w:szCs w:val="22"/>
          <w:lang w:eastAsia="en-US"/>
        </w:rPr>
      </w:pPr>
    </w:p>
    <w:sectPr w:rsidR="00DC0113" w:rsidRPr="00B555B0" w:rsidSect="004F2A8F">
      <w:headerReference w:type="default" r:id="rId57"/>
      <w:footerReference w:type="even" r:id="rId58"/>
      <w:headerReference w:type="first" r:id="rId59"/>
      <w:pgSz w:w="11900" w:h="16820" w:code="9"/>
      <w:pgMar w:top="720" w:right="720" w:bottom="720" w:left="720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FE3FAB" w14:textId="77777777" w:rsidR="004B775A" w:rsidRDefault="004B775A" w:rsidP="003F4BE3">
      <w:r>
        <w:separator/>
      </w:r>
    </w:p>
    <w:p w14:paraId="11DD46B6" w14:textId="77777777" w:rsidR="004B775A" w:rsidRDefault="004B775A"/>
    <w:p w14:paraId="70EE6173" w14:textId="77777777" w:rsidR="004B775A" w:rsidRDefault="004B775A"/>
  </w:endnote>
  <w:endnote w:type="continuationSeparator" w:id="0">
    <w:p w14:paraId="76CBA88D" w14:textId="77777777" w:rsidR="004B775A" w:rsidRDefault="004B775A" w:rsidP="003F4BE3">
      <w:r>
        <w:continuationSeparator/>
      </w:r>
    </w:p>
    <w:p w14:paraId="7E0E2D3E" w14:textId="77777777" w:rsidR="004B775A" w:rsidRDefault="004B775A"/>
    <w:p w14:paraId="00EAA5D4" w14:textId="77777777" w:rsidR="004B775A" w:rsidRDefault="004B775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charset w:val="00"/>
    <w:family w:val="swiss"/>
    <w:pitch w:val="variable"/>
    <w:sig w:usb0="00000003" w:usb1="00000000" w:usb2="00000000" w:usb3="00000000" w:csb0="00000001" w:csb1="00000000"/>
    <w:embedRegular r:id="rId1" w:fontKey="{159C0AAA-BB8F-4A6C-9950-6A7BBE1AB5B9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0D31D044-A31A-4767-A431-1B1A82A4E237}"/>
    <w:embedBold r:id="rId3" w:fontKey="{BFD9C216-5226-4DE4-A438-5E246C2438A2}"/>
    <w:embedItalic r:id="rId4" w:fontKey="{071DFE11-B143-4418-8881-B6BCDC5B24F9}"/>
  </w:font>
  <w:font w:name="Open Sans SemiBold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B8641A05-BB62-4772-8553-08F30018799F}"/>
    <w:embedBoldItalic r:id="rId6" w:fontKey="{B7B16E6A-EA03-40F2-8BA0-339168340C36}"/>
  </w:font>
  <w:font w:name="Open Sans">
    <w:altName w:val="Calibri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DADDB2CF-7591-4B2F-9257-90E179AB2999}"/>
    <w:embedBold r:id="rId8" w:fontKey="{FDC89355-EEA7-40E3-BADB-F8CEFBB601FC}"/>
    <w:embedItalic r:id="rId9" w:fontKey="{933FE8FF-8BCF-4B9A-9FB2-07F338DD9D6C}"/>
    <w:embedBoldItalic r:id="rId10" w:fontKey="{BAE0CC1F-BE40-4F2D-A2AC-A41A019DCDED}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panose1 w:val="00000000000000000000"/>
    <w:charset w:val="00"/>
    <w:family w:val="swiss"/>
    <w:notTrueType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C67D55" w14:textId="77777777" w:rsidR="004B775A" w:rsidRDefault="004B775A" w:rsidP="003F4BE3">
      <w:r>
        <w:separator/>
      </w:r>
    </w:p>
    <w:p w14:paraId="37C320D6" w14:textId="77777777" w:rsidR="004B775A" w:rsidRDefault="004B775A"/>
    <w:p w14:paraId="53CF8E6D" w14:textId="77777777" w:rsidR="004B775A" w:rsidRDefault="004B775A"/>
  </w:footnote>
  <w:footnote w:type="continuationSeparator" w:id="0">
    <w:p w14:paraId="4974DDB5" w14:textId="77777777" w:rsidR="004B775A" w:rsidRDefault="004B775A" w:rsidP="003F4BE3">
      <w:r>
        <w:continuationSeparator/>
      </w:r>
    </w:p>
    <w:p w14:paraId="236A4538" w14:textId="77777777" w:rsidR="004B775A" w:rsidRDefault="004B775A"/>
    <w:p w14:paraId="3EEE2E5D" w14:textId="77777777" w:rsidR="004B775A" w:rsidRDefault="004B775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7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8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4584A5B"/>
    <w:multiLevelType w:val="hybridMultilevel"/>
    <w:tmpl w:val="AE7674AE"/>
    <w:lvl w:ilvl="0" w:tplc="BFC4340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8C45B7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602F63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D36C2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B48D73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4FE7D0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42634C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402CE5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CA9D7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437D76"/>
    <w:multiLevelType w:val="hybridMultilevel"/>
    <w:tmpl w:val="E9108CCE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D546BA"/>
    <w:multiLevelType w:val="hybridMultilevel"/>
    <w:tmpl w:val="DF48596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703EB7"/>
    <w:multiLevelType w:val="hybridMultilevel"/>
    <w:tmpl w:val="702A5AB8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1685790"/>
    <w:multiLevelType w:val="hybridMultilevel"/>
    <w:tmpl w:val="E69EF4E2"/>
    <w:lvl w:ilvl="0" w:tplc="1062BAC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C08A17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A4E9DB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1080C7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94F9C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9D6A5F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2FC22E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4D6D1B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2361C0A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61811FB"/>
    <w:multiLevelType w:val="hybridMultilevel"/>
    <w:tmpl w:val="1ABAD85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32646FCD"/>
    <w:multiLevelType w:val="hybridMultilevel"/>
    <w:tmpl w:val="CFA0DBD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6174AAC"/>
    <w:multiLevelType w:val="hybridMultilevel"/>
    <w:tmpl w:val="7C9C11E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6797A4C"/>
    <w:multiLevelType w:val="hybridMultilevel"/>
    <w:tmpl w:val="F2F6617C"/>
    <w:lvl w:ilvl="0" w:tplc="5B86A9F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A54FF3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FFCD8A2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1946D6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D7EB38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25AE76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78DD6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E323C1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19A6EF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856A22"/>
    <w:multiLevelType w:val="hybridMultilevel"/>
    <w:tmpl w:val="F632A788"/>
    <w:lvl w:ilvl="0" w:tplc="B926793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522016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DA477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DCC0FA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ECF6F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01A39D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19AC14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42A5F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8463ED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CA33FF"/>
    <w:multiLevelType w:val="hybridMultilevel"/>
    <w:tmpl w:val="D2C6B798"/>
    <w:lvl w:ilvl="0" w:tplc="E8F48D3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4140B3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02898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43A300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25E01A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9050C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C34DBCA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8E0E5E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F065E0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8A23191"/>
    <w:multiLevelType w:val="hybridMultilevel"/>
    <w:tmpl w:val="A70A9D0A"/>
    <w:lvl w:ilvl="0" w:tplc="130633E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B566F1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8826D8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6146340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B908EE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4E650B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D4A82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523CA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1EA5F1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5A4E01"/>
    <w:multiLevelType w:val="hybridMultilevel"/>
    <w:tmpl w:val="75C0A0A2"/>
    <w:lvl w:ilvl="0" w:tplc="F1225AD8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D66DBE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38E34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71A946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2A0D628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5043792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4CCBC74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C4819A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5C8220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5" w15:restartNumberingAfterBreak="0">
    <w:nsid w:val="4C790BF6"/>
    <w:multiLevelType w:val="hybridMultilevel"/>
    <w:tmpl w:val="9EA81C1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27" w15:restartNumberingAfterBreak="0">
    <w:nsid w:val="58E06065"/>
    <w:multiLevelType w:val="hybridMultilevel"/>
    <w:tmpl w:val="7EE0C6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167C27"/>
    <w:multiLevelType w:val="hybridMultilevel"/>
    <w:tmpl w:val="87425504"/>
    <w:lvl w:ilvl="0" w:tplc="D1727EC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8CAC1B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9387FD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60B8CA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C65AA6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5E44576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31E8776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D4803F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DB40DD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E9E1077"/>
    <w:multiLevelType w:val="hybridMultilevel"/>
    <w:tmpl w:val="77A8FD7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473635"/>
    <w:multiLevelType w:val="hybridMultilevel"/>
    <w:tmpl w:val="ADEE239E"/>
    <w:lvl w:ilvl="0" w:tplc="E146D12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6B4FB8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1A6D9B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FDA763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C14C55E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E38055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D1CE99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E0A0F8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8A841C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C3030F7"/>
    <w:multiLevelType w:val="hybridMultilevel"/>
    <w:tmpl w:val="5C92A44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CF70F1C"/>
    <w:multiLevelType w:val="hybridMultilevel"/>
    <w:tmpl w:val="B8344FF6"/>
    <w:lvl w:ilvl="0" w:tplc="08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3" w15:restartNumberingAfterBreak="0">
    <w:nsid w:val="6F0D1467"/>
    <w:multiLevelType w:val="hybridMultilevel"/>
    <w:tmpl w:val="D2E4FB10"/>
    <w:lvl w:ilvl="0" w:tplc="1E448C62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949D5A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ADEF94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DDC4734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21ACBC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DCA37D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F5CE73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8E60106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76C9FAC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05D0039"/>
    <w:multiLevelType w:val="hybridMultilevel"/>
    <w:tmpl w:val="671ACAA6"/>
    <w:lvl w:ilvl="0" w:tplc="B8F2CC1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4DA0B6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1527650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BB2FE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8AC1E4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7AA7F4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4AF5D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390476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2B6D3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86221B"/>
    <w:multiLevelType w:val="hybridMultilevel"/>
    <w:tmpl w:val="37E4A188"/>
    <w:lvl w:ilvl="0" w:tplc="873C9FE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884C3A6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C6A5A8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090FB2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E3E53F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443B6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308046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1CC119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D34963E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8F11C6"/>
    <w:multiLevelType w:val="hybridMultilevel"/>
    <w:tmpl w:val="37B22466"/>
    <w:lvl w:ilvl="0" w:tplc="CDE4489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F20A7A0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022784C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4A11E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6723F6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EF8815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0CAFE3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5287BB8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B56576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91B4A38"/>
    <w:multiLevelType w:val="hybridMultilevel"/>
    <w:tmpl w:val="1418536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AE45828"/>
    <w:multiLevelType w:val="hybridMultilevel"/>
    <w:tmpl w:val="63900758"/>
    <w:lvl w:ilvl="0" w:tplc="FD5E87E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3E190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86CF24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7ED0B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D946E8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D00D3C0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5AC8C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D9C6A8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CF61810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D95018C"/>
    <w:multiLevelType w:val="hybridMultilevel"/>
    <w:tmpl w:val="F8B266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D76EB1"/>
    <w:multiLevelType w:val="hybridMultilevel"/>
    <w:tmpl w:val="A88C7F98"/>
    <w:lvl w:ilvl="0" w:tplc="78A26D5E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4A6C5C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19863A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AC4832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164733C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2EA496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D4D670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19CBA8E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ABC400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EF30175"/>
    <w:multiLevelType w:val="hybridMultilevel"/>
    <w:tmpl w:val="1280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2212173">
    <w:abstractNumId w:val="8"/>
  </w:num>
  <w:num w:numId="2" w16cid:durableId="384184800">
    <w:abstractNumId w:val="26"/>
  </w:num>
  <w:num w:numId="3" w16cid:durableId="1871840105">
    <w:abstractNumId w:val="7"/>
  </w:num>
  <w:num w:numId="4" w16cid:durableId="446972478">
    <w:abstractNumId w:val="6"/>
  </w:num>
  <w:num w:numId="5" w16cid:durableId="2131241834">
    <w:abstractNumId w:val="15"/>
  </w:num>
  <w:num w:numId="6" w16cid:durableId="1404714728">
    <w:abstractNumId w:val="0"/>
  </w:num>
  <w:num w:numId="7" w16cid:durableId="1873808940">
    <w:abstractNumId w:val="1"/>
  </w:num>
  <w:num w:numId="8" w16cid:durableId="1243637571">
    <w:abstractNumId w:val="2"/>
  </w:num>
  <w:num w:numId="9" w16cid:durableId="1816682135">
    <w:abstractNumId w:val="3"/>
  </w:num>
  <w:num w:numId="10" w16cid:durableId="1248461313">
    <w:abstractNumId w:val="4"/>
  </w:num>
  <w:num w:numId="11" w16cid:durableId="2096702851">
    <w:abstractNumId w:val="5"/>
  </w:num>
  <w:num w:numId="12" w16cid:durableId="593704291">
    <w:abstractNumId w:val="24"/>
  </w:num>
  <w:num w:numId="13" w16cid:durableId="192042693">
    <w:abstractNumId w:val="19"/>
  </w:num>
  <w:num w:numId="14" w16cid:durableId="1125612614">
    <w:abstractNumId w:val="31"/>
  </w:num>
  <w:num w:numId="15" w16cid:durableId="1924989264">
    <w:abstractNumId w:val="37"/>
  </w:num>
  <w:num w:numId="16" w16cid:durableId="631598927">
    <w:abstractNumId w:val="39"/>
  </w:num>
  <w:num w:numId="17" w16cid:durableId="1401058579">
    <w:abstractNumId w:val="17"/>
  </w:num>
  <w:num w:numId="18" w16cid:durableId="253365587">
    <w:abstractNumId w:val="25"/>
  </w:num>
  <w:num w:numId="19" w16cid:durableId="140463673">
    <w:abstractNumId w:val="14"/>
  </w:num>
  <w:num w:numId="20" w16cid:durableId="1017927772">
    <w:abstractNumId w:val="10"/>
  </w:num>
  <w:num w:numId="21" w16cid:durableId="189102755">
    <w:abstractNumId w:val="12"/>
  </w:num>
  <w:num w:numId="22" w16cid:durableId="558129032">
    <w:abstractNumId w:val="29"/>
  </w:num>
  <w:num w:numId="23" w16cid:durableId="1099329777">
    <w:abstractNumId w:val="11"/>
  </w:num>
  <w:num w:numId="24" w16cid:durableId="650911236">
    <w:abstractNumId w:val="35"/>
  </w:num>
  <w:num w:numId="25" w16cid:durableId="1919099037">
    <w:abstractNumId w:val="34"/>
  </w:num>
  <w:num w:numId="26" w16cid:durableId="1040088931">
    <w:abstractNumId w:val="38"/>
  </w:num>
  <w:num w:numId="27" w16cid:durableId="1112868653">
    <w:abstractNumId w:val="23"/>
  </w:num>
  <w:num w:numId="28" w16cid:durableId="1869679429">
    <w:abstractNumId w:val="21"/>
  </w:num>
  <w:num w:numId="29" w16cid:durableId="981078449">
    <w:abstractNumId w:val="28"/>
  </w:num>
  <w:num w:numId="30" w16cid:durableId="2113089236">
    <w:abstractNumId w:val="36"/>
  </w:num>
  <w:num w:numId="31" w16cid:durableId="996418919">
    <w:abstractNumId w:val="40"/>
  </w:num>
  <w:num w:numId="32" w16cid:durableId="1481843777">
    <w:abstractNumId w:val="30"/>
  </w:num>
  <w:num w:numId="33" w16cid:durableId="1787383447">
    <w:abstractNumId w:val="20"/>
  </w:num>
  <w:num w:numId="34" w16cid:durableId="10642396">
    <w:abstractNumId w:val="9"/>
  </w:num>
  <w:num w:numId="35" w16cid:durableId="2059665645">
    <w:abstractNumId w:val="33"/>
  </w:num>
  <w:num w:numId="36" w16cid:durableId="141191878">
    <w:abstractNumId w:val="13"/>
  </w:num>
  <w:num w:numId="37" w16cid:durableId="107436085">
    <w:abstractNumId w:val="22"/>
  </w:num>
  <w:num w:numId="38" w16cid:durableId="433748338">
    <w:abstractNumId w:val="18"/>
  </w:num>
  <w:num w:numId="39" w16cid:durableId="1959677742">
    <w:abstractNumId w:val="27"/>
  </w:num>
  <w:num w:numId="40" w16cid:durableId="1807551117">
    <w:abstractNumId w:val="41"/>
  </w:num>
  <w:num w:numId="41" w16cid:durableId="2058896214">
    <w:abstractNumId w:val="32"/>
  </w:num>
  <w:num w:numId="42" w16cid:durableId="404885682">
    <w:abstractNumId w:val="16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MacDisableGlyphATSUI" w:val="0"/>
  </w:docVars>
  <w:rsids>
    <w:rsidRoot w:val="006A6294"/>
    <w:rsid w:val="000018E6"/>
    <w:rsid w:val="00007CB7"/>
    <w:rsid w:val="000122CC"/>
    <w:rsid w:val="0001360C"/>
    <w:rsid w:val="00020B18"/>
    <w:rsid w:val="0002533E"/>
    <w:rsid w:val="00026E6F"/>
    <w:rsid w:val="00033EAB"/>
    <w:rsid w:val="000348F9"/>
    <w:rsid w:val="00037899"/>
    <w:rsid w:val="000379A2"/>
    <w:rsid w:val="0004378E"/>
    <w:rsid w:val="00053208"/>
    <w:rsid w:val="00053F84"/>
    <w:rsid w:val="00057C2F"/>
    <w:rsid w:val="00064CFA"/>
    <w:rsid w:val="0007028D"/>
    <w:rsid w:val="00080042"/>
    <w:rsid w:val="000804CE"/>
    <w:rsid w:val="000902A4"/>
    <w:rsid w:val="000A5113"/>
    <w:rsid w:val="000B523F"/>
    <w:rsid w:val="000B597C"/>
    <w:rsid w:val="000C7DAA"/>
    <w:rsid w:val="000D1660"/>
    <w:rsid w:val="000D22F0"/>
    <w:rsid w:val="000D38EE"/>
    <w:rsid w:val="000D51BA"/>
    <w:rsid w:val="000E14A7"/>
    <w:rsid w:val="000E7029"/>
    <w:rsid w:val="000E79F8"/>
    <w:rsid w:val="000E7EC1"/>
    <w:rsid w:val="00100769"/>
    <w:rsid w:val="00102BFA"/>
    <w:rsid w:val="00105ADD"/>
    <w:rsid w:val="00107C1B"/>
    <w:rsid w:val="001108FE"/>
    <w:rsid w:val="001127EE"/>
    <w:rsid w:val="00117F1F"/>
    <w:rsid w:val="0015549D"/>
    <w:rsid w:val="00156BBC"/>
    <w:rsid w:val="001679F8"/>
    <w:rsid w:val="00171271"/>
    <w:rsid w:val="00172166"/>
    <w:rsid w:val="00177E5B"/>
    <w:rsid w:val="00181199"/>
    <w:rsid w:val="001819BF"/>
    <w:rsid w:val="00184CAA"/>
    <w:rsid w:val="00193B73"/>
    <w:rsid w:val="001957A8"/>
    <w:rsid w:val="001A0150"/>
    <w:rsid w:val="001A6551"/>
    <w:rsid w:val="001C69A4"/>
    <w:rsid w:val="001D54A2"/>
    <w:rsid w:val="001E364E"/>
    <w:rsid w:val="001E57B1"/>
    <w:rsid w:val="001E5C50"/>
    <w:rsid w:val="001F7B64"/>
    <w:rsid w:val="002046E7"/>
    <w:rsid w:val="0021579D"/>
    <w:rsid w:val="00215969"/>
    <w:rsid w:val="00221DC4"/>
    <w:rsid w:val="002351C4"/>
    <w:rsid w:val="002420BF"/>
    <w:rsid w:val="00246F5C"/>
    <w:rsid w:val="00247EAA"/>
    <w:rsid w:val="002653BB"/>
    <w:rsid w:val="0026673C"/>
    <w:rsid w:val="00271441"/>
    <w:rsid w:val="00273A62"/>
    <w:rsid w:val="00286BF3"/>
    <w:rsid w:val="0029258E"/>
    <w:rsid w:val="00293A47"/>
    <w:rsid w:val="002C1AF2"/>
    <w:rsid w:val="002D355A"/>
    <w:rsid w:val="002D46A3"/>
    <w:rsid w:val="002D59D2"/>
    <w:rsid w:val="002E667F"/>
    <w:rsid w:val="002E7F39"/>
    <w:rsid w:val="0030177A"/>
    <w:rsid w:val="00334437"/>
    <w:rsid w:val="0034112A"/>
    <w:rsid w:val="003455DB"/>
    <w:rsid w:val="00350D6A"/>
    <w:rsid w:val="00354F66"/>
    <w:rsid w:val="00360FC0"/>
    <w:rsid w:val="0036339C"/>
    <w:rsid w:val="00366FCF"/>
    <w:rsid w:val="00370DFE"/>
    <w:rsid w:val="00370FD3"/>
    <w:rsid w:val="00372ADE"/>
    <w:rsid w:val="00372CAF"/>
    <w:rsid w:val="00372CD9"/>
    <w:rsid w:val="0037577F"/>
    <w:rsid w:val="00375A05"/>
    <w:rsid w:val="0037680C"/>
    <w:rsid w:val="0039301C"/>
    <w:rsid w:val="003A0A13"/>
    <w:rsid w:val="003A6485"/>
    <w:rsid w:val="003B5584"/>
    <w:rsid w:val="003C3860"/>
    <w:rsid w:val="003C68D9"/>
    <w:rsid w:val="003D1500"/>
    <w:rsid w:val="003D371B"/>
    <w:rsid w:val="003D431C"/>
    <w:rsid w:val="003D65BF"/>
    <w:rsid w:val="003E387B"/>
    <w:rsid w:val="003E573C"/>
    <w:rsid w:val="003E5F3B"/>
    <w:rsid w:val="003E6918"/>
    <w:rsid w:val="003F4BE3"/>
    <w:rsid w:val="00402A39"/>
    <w:rsid w:val="0040647C"/>
    <w:rsid w:val="00412EA3"/>
    <w:rsid w:val="00413EAA"/>
    <w:rsid w:val="0044729C"/>
    <w:rsid w:val="00451930"/>
    <w:rsid w:val="004625BE"/>
    <w:rsid w:val="004A5A7A"/>
    <w:rsid w:val="004B5905"/>
    <w:rsid w:val="004B775A"/>
    <w:rsid w:val="004C46C8"/>
    <w:rsid w:val="004C5695"/>
    <w:rsid w:val="004D0035"/>
    <w:rsid w:val="004D1A96"/>
    <w:rsid w:val="004D1EC2"/>
    <w:rsid w:val="004D3238"/>
    <w:rsid w:val="004D36A9"/>
    <w:rsid w:val="004E3A97"/>
    <w:rsid w:val="004F235A"/>
    <w:rsid w:val="004F2A8F"/>
    <w:rsid w:val="00502EF6"/>
    <w:rsid w:val="00516F67"/>
    <w:rsid w:val="0052032E"/>
    <w:rsid w:val="00537713"/>
    <w:rsid w:val="0054162F"/>
    <w:rsid w:val="00544C21"/>
    <w:rsid w:val="00547F97"/>
    <w:rsid w:val="00553B48"/>
    <w:rsid w:val="00556116"/>
    <w:rsid w:val="00563798"/>
    <w:rsid w:val="00564BCB"/>
    <w:rsid w:val="00567221"/>
    <w:rsid w:val="005767CD"/>
    <w:rsid w:val="00587454"/>
    <w:rsid w:val="0059472F"/>
    <w:rsid w:val="005955EF"/>
    <w:rsid w:val="005A3092"/>
    <w:rsid w:val="005A6B4B"/>
    <w:rsid w:val="005B3FE8"/>
    <w:rsid w:val="005C0D18"/>
    <w:rsid w:val="005C13F3"/>
    <w:rsid w:val="005C55F4"/>
    <w:rsid w:val="005D30E4"/>
    <w:rsid w:val="005E7D70"/>
    <w:rsid w:val="005F5F97"/>
    <w:rsid w:val="006025B1"/>
    <w:rsid w:val="006110F0"/>
    <w:rsid w:val="0061555E"/>
    <w:rsid w:val="006205B7"/>
    <w:rsid w:val="00631134"/>
    <w:rsid w:val="0063243D"/>
    <w:rsid w:val="00644DED"/>
    <w:rsid w:val="00647CE7"/>
    <w:rsid w:val="00655DCE"/>
    <w:rsid w:val="00661ED5"/>
    <w:rsid w:val="00667558"/>
    <w:rsid w:val="0067079A"/>
    <w:rsid w:val="00677381"/>
    <w:rsid w:val="0069333F"/>
    <w:rsid w:val="006A345B"/>
    <w:rsid w:val="006A6294"/>
    <w:rsid w:val="006B72CE"/>
    <w:rsid w:val="006C1438"/>
    <w:rsid w:val="006C235D"/>
    <w:rsid w:val="006C6694"/>
    <w:rsid w:val="006D3CEC"/>
    <w:rsid w:val="00702F1F"/>
    <w:rsid w:val="00704696"/>
    <w:rsid w:val="00714569"/>
    <w:rsid w:val="0071475F"/>
    <w:rsid w:val="00715E19"/>
    <w:rsid w:val="00721737"/>
    <w:rsid w:val="00725CF1"/>
    <w:rsid w:val="007300CD"/>
    <w:rsid w:val="007301AA"/>
    <w:rsid w:val="007333CE"/>
    <w:rsid w:val="007378FB"/>
    <w:rsid w:val="00747EAF"/>
    <w:rsid w:val="00766C1F"/>
    <w:rsid w:val="00767174"/>
    <w:rsid w:val="00770004"/>
    <w:rsid w:val="00774BAF"/>
    <w:rsid w:val="00781A9C"/>
    <w:rsid w:val="007845ED"/>
    <w:rsid w:val="00797104"/>
    <w:rsid w:val="0079779E"/>
    <w:rsid w:val="007A4078"/>
    <w:rsid w:val="007B293B"/>
    <w:rsid w:val="007B2C4D"/>
    <w:rsid w:val="007B3517"/>
    <w:rsid w:val="007C49BE"/>
    <w:rsid w:val="007D43A9"/>
    <w:rsid w:val="007D718E"/>
    <w:rsid w:val="007E2E27"/>
    <w:rsid w:val="007E740D"/>
    <w:rsid w:val="007F7669"/>
    <w:rsid w:val="008051B3"/>
    <w:rsid w:val="0081023B"/>
    <w:rsid w:val="0081725E"/>
    <w:rsid w:val="00817AFE"/>
    <w:rsid w:val="00835AB3"/>
    <w:rsid w:val="00843DC7"/>
    <w:rsid w:val="00847041"/>
    <w:rsid w:val="0085010E"/>
    <w:rsid w:val="00850EC9"/>
    <w:rsid w:val="0085561F"/>
    <w:rsid w:val="00860531"/>
    <w:rsid w:val="00861C41"/>
    <w:rsid w:val="00874831"/>
    <w:rsid w:val="008750EA"/>
    <w:rsid w:val="0087571F"/>
    <w:rsid w:val="008772BD"/>
    <w:rsid w:val="00880E15"/>
    <w:rsid w:val="0088458B"/>
    <w:rsid w:val="00885022"/>
    <w:rsid w:val="00886509"/>
    <w:rsid w:val="008A05C1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14C5E"/>
    <w:rsid w:val="0092567E"/>
    <w:rsid w:val="00937673"/>
    <w:rsid w:val="00937D6F"/>
    <w:rsid w:val="00950750"/>
    <w:rsid w:val="0095150B"/>
    <w:rsid w:val="00952FB5"/>
    <w:rsid w:val="009543F9"/>
    <w:rsid w:val="00962DFD"/>
    <w:rsid w:val="00980ED8"/>
    <w:rsid w:val="009960D8"/>
    <w:rsid w:val="009B43E2"/>
    <w:rsid w:val="009B553F"/>
    <w:rsid w:val="009C2D7F"/>
    <w:rsid w:val="009C472E"/>
    <w:rsid w:val="009C6DA5"/>
    <w:rsid w:val="009E28CF"/>
    <w:rsid w:val="009F523B"/>
    <w:rsid w:val="00A039EE"/>
    <w:rsid w:val="00A10B9F"/>
    <w:rsid w:val="00A13C21"/>
    <w:rsid w:val="00A154EE"/>
    <w:rsid w:val="00A17EEE"/>
    <w:rsid w:val="00A33826"/>
    <w:rsid w:val="00A359E7"/>
    <w:rsid w:val="00A42E78"/>
    <w:rsid w:val="00A43012"/>
    <w:rsid w:val="00A443CE"/>
    <w:rsid w:val="00A450AC"/>
    <w:rsid w:val="00A53605"/>
    <w:rsid w:val="00A553B9"/>
    <w:rsid w:val="00A60B73"/>
    <w:rsid w:val="00A64830"/>
    <w:rsid w:val="00A664C4"/>
    <w:rsid w:val="00A8648D"/>
    <w:rsid w:val="00AB36E3"/>
    <w:rsid w:val="00AC5736"/>
    <w:rsid w:val="00AD5F45"/>
    <w:rsid w:val="00AD6AC0"/>
    <w:rsid w:val="00AE2BDB"/>
    <w:rsid w:val="00AE2D43"/>
    <w:rsid w:val="00AE7FBC"/>
    <w:rsid w:val="00AF02B1"/>
    <w:rsid w:val="00AF37F5"/>
    <w:rsid w:val="00AF64F3"/>
    <w:rsid w:val="00B00714"/>
    <w:rsid w:val="00B21040"/>
    <w:rsid w:val="00B25923"/>
    <w:rsid w:val="00B25A5F"/>
    <w:rsid w:val="00B314E6"/>
    <w:rsid w:val="00B35BE1"/>
    <w:rsid w:val="00B36968"/>
    <w:rsid w:val="00B40B44"/>
    <w:rsid w:val="00B415B7"/>
    <w:rsid w:val="00B448CC"/>
    <w:rsid w:val="00B44D2D"/>
    <w:rsid w:val="00B53DD4"/>
    <w:rsid w:val="00B555B0"/>
    <w:rsid w:val="00B709DD"/>
    <w:rsid w:val="00B73E6A"/>
    <w:rsid w:val="00B8404A"/>
    <w:rsid w:val="00B84669"/>
    <w:rsid w:val="00BA38CA"/>
    <w:rsid w:val="00BB6C7A"/>
    <w:rsid w:val="00BC2C35"/>
    <w:rsid w:val="00BC6855"/>
    <w:rsid w:val="00BC6C3F"/>
    <w:rsid w:val="00BD6036"/>
    <w:rsid w:val="00BE4EEF"/>
    <w:rsid w:val="00C1774B"/>
    <w:rsid w:val="00C21870"/>
    <w:rsid w:val="00C26DF1"/>
    <w:rsid w:val="00C27E21"/>
    <w:rsid w:val="00C32710"/>
    <w:rsid w:val="00C35904"/>
    <w:rsid w:val="00C35907"/>
    <w:rsid w:val="00C36DD9"/>
    <w:rsid w:val="00C465A6"/>
    <w:rsid w:val="00C46C04"/>
    <w:rsid w:val="00C51B48"/>
    <w:rsid w:val="00C53885"/>
    <w:rsid w:val="00C6434C"/>
    <w:rsid w:val="00C81C69"/>
    <w:rsid w:val="00C84A2A"/>
    <w:rsid w:val="00C91BD1"/>
    <w:rsid w:val="00CA1239"/>
    <w:rsid w:val="00CA7E52"/>
    <w:rsid w:val="00CC6A26"/>
    <w:rsid w:val="00CD0ADE"/>
    <w:rsid w:val="00CD441B"/>
    <w:rsid w:val="00CD4919"/>
    <w:rsid w:val="00CD5E24"/>
    <w:rsid w:val="00CE6503"/>
    <w:rsid w:val="00D166C4"/>
    <w:rsid w:val="00D166CD"/>
    <w:rsid w:val="00D54C0A"/>
    <w:rsid w:val="00D8676C"/>
    <w:rsid w:val="00D87B42"/>
    <w:rsid w:val="00DA61F9"/>
    <w:rsid w:val="00DB186A"/>
    <w:rsid w:val="00DB720D"/>
    <w:rsid w:val="00DC0113"/>
    <w:rsid w:val="00DD171B"/>
    <w:rsid w:val="00DD4DC8"/>
    <w:rsid w:val="00DE1B8F"/>
    <w:rsid w:val="00DE5DF0"/>
    <w:rsid w:val="00DF3A0D"/>
    <w:rsid w:val="00DF7A14"/>
    <w:rsid w:val="00E00D17"/>
    <w:rsid w:val="00E02500"/>
    <w:rsid w:val="00E054AC"/>
    <w:rsid w:val="00E126E6"/>
    <w:rsid w:val="00E128DE"/>
    <w:rsid w:val="00E251D7"/>
    <w:rsid w:val="00E25B6F"/>
    <w:rsid w:val="00E41A40"/>
    <w:rsid w:val="00E439EB"/>
    <w:rsid w:val="00E44556"/>
    <w:rsid w:val="00E463E9"/>
    <w:rsid w:val="00E535B6"/>
    <w:rsid w:val="00E5418C"/>
    <w:rsid w:val="00E55BCF"/>
    <w:rsid w:val="00E632FF"/>
    <w:rsid w:val="00E64741"/>
    <w:rsid w:val="00E6642C"/>
    <w:rsid w:val="00E723C9"/>
    <w:rsid w:val="00E74F62"/>
    <w:rsid w:val="00E81C00"/>
    <w:rsid w:val="00E9353B"/>
    <w:rsid w:val="00E9418F"/>
    <w:rsid w:val="00EB2930"/>
    <w:rsid w:val="00EB45E7"/>
    <w:rsid w:val="00EB470B"/>
    <w:rsid w:val="00EC1E5A"/>
    <w:rsid w:val="00ED40D9"/>
    <w:rsid w:val="00EE1E65"/>
    <w:rsid w:val="00EE7341"/>
    <w:rsid w:val="00EF08D0"/>
    <w:rsid w:val="00EF67EC"/>
    <w:rsid w:val="00EF6FD8"/>
    <w:rsid w:val="00F02A91"/>
    <w:rsid w:val="00F04C1F"/>
    <w:rsid w:val="00F06919"/>
    <w:rsid w:val="00F06D48"/>
    <w:rsid w:val="00F122D0"/>
    <w:rsid w:val="00F160D0"/>
    <w:rsid w:val="00F374D6"/>
    <w:rsid w:val="00F433E5"/>
    <w:rsid w:val="00F44893"/>
    <w:rsid w:val="00F47CB3"/>
    <w:rsid w:val="00F52167"/>
    <w:rsid w:val="00F60C5E"/>
    <w:rsid w:val="00F60E39"/>
    <w:rsid w:val="00F72257"/>
    <w:rsid w:val="00F72CB3"/>
    <w:rsid w:val="00F80B30"/>
    <w:rsid w:val="00F80EE6"/>
    <w:rsid w:val="00F82A64"/>
    <w:rsid w:val="00F87919"/>
    <w:rsid w:val="00F87F26"/>
    <w:rsid w:val="00FB11BF"/>
    <w:rsid w:val="00FB2D7C"/>
    <w:rsid w:val="00FC5048"/>
    <w:rsid w:val="00FC79C9"/>
    <w:rsid w:val="00FD3D77"/>
    <w:rsid w:val="00FD59CC"/>
    <w:rsid w:val="00FE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3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uiPriority w:val="39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4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3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2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2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5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1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0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9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8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7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6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6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6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6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6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6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6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6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6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styleId="SmartLink">
    <w:name w:val="Smart Link"/>
    <w:uiPriority w:val="99"/>
    <w:rsid w:val="00702F1F"/>
    <w:rPr>
      <w:color w:val="007EA2"/>
      <w:u w:val="single"/>
      <w:shd w:val="clear" w:color="auto" w:fill="F3F2F1"/>
    </w:rPr>
  </w:style>
  <w:style w:type="character" w:styleId="UnresolvedMention">
    <w:name w:val="Unresolved Mention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styleId="Mention">
    <w:name w:val="Mention"/>
    <w:uiPriority w:val="99"/>
    <w:rsid w:val="006025B1"/>
    <w:rPr>
      <w:color w:val="007EA2"/>
      <w:shd w:val="clear" w:color="auto" w:fill="E1DFDD"/>
    </w:rPr>
  </w:style>
  <w:style w:type="table" w:customStyle="1" w:styleId="TableGrid1">
    <w:name w:val="Table Grid1"/>
    <w:basedOn w:val="TableNormal"/>
    <w:next w:val="TableGrid"/>
    <w:rsid w:val="0001360C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rsid w:val="0081725E"/>
    <w:rPr>
      <w:rFonts w:asciiTheme="minorHAnsi" w:eastAsiaTheme="minorEastAsia" w:hAnsiTheme="minorHAnsi" w:cstheme="minorBidi"/>
      <w:sz w:val="24"/>
      <w:szCs w:val="24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31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985147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41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094901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97925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933436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68901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6500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52224">
          <w:marLeft w:val="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62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1094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31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77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50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7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8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9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4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86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38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670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1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510564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2225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483849">
          <w:marLeft w:val="634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91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1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29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5897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1239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547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08916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905505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623862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334696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42598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99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73556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999">
          <w:marLeft w:val="547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5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621774">
          <w:marLeft w:val="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841680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847390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30557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02283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333087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881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1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1024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4141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61990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79800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5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2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8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0641670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585854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66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61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6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footer" Target="footer1.xml"/><Relationship Id="rId5" Type="http://schemas.openxmlformats.org/officeDocument/2006/relationships/numbering" Target="numbering.xml"/><Relationship Id="rId61" Type="http://schemas.openxmlformats.org/officeDocument/2006/relationships/theme" Target="theme/theme1.xm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8" Type="http://schemas.openxmlformats.org/officeDocument/2006/relationships/webSettings" Target="webSettings.xml"/><Relationship Id="rId51" Type="http://schemas.openxmlformats.org/officeDocument/2006/relationships/image" Target="media/image40.png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oleObject" Target="embeddings/oleObject1.bin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header" Target="header2.xml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header" Target="header1.xml"/><Relationship Id="rId10" Type="http://schemas.openxmlformats.org/officeDocument/2006/relationships/endnotes" Target="endnotes.xml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4.xml><?xml version="1.0" encoding="utf-8"?>
<ds:datastoreItem xmlns:ds="http://schemas.openxmlformats.org/officeDocument/2006/customXml" ds:itemID="{F71BBE60-316F-4A43-B133-08C5E76DE1BC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cc434d7-97d0-47d3-b5c5-14fe0e33e34b}" enabled="0" method="" siteId="{8cc434d7-97d0-47d3-b5c5-14fe0e33e34b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0</TotalTime>
  <Pages>18</Pages>
  <Words>486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3251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2024-10-02T13:52:00Z</dcterms:created>
  <dcterms:modified xsi:type="dcterms:W3CDTF">2024-10-02T13:52:00Z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